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17FDE" w14:textId="05803243" w:rsidR="00D130FB" w:rsidRDefault="00D130FB" w:rsidP="00D130FB">
      <w:pPr>
        <w:pStyle w:val="Unittitle"/>
        <w:spacing w:line="240" w:lineRule="auto"/>
        <w:rPr>
          <w:bCs/>
        </w:rPr>
      </w:pPr>
      <w:r>
        <w:t>1</w:t>
      </w:r>
      <w:r w:rsidR="00F02C80">
        <w:t>.</w:t>
      </w:r>
      <w:r>
        <w:t xml:space="preserve"> </w:t>
      </w:r>
      <w:r w:rsidRPr="00D94D81">
        <w:t xml:space="preserve">Health and </w:t>
      </w:r>
      <w:r w:rsidR="00EC3156">
        <w:t>S</w:t>
      </w:r>
      <w:r w:rsidRPr="00D94D81">
        <w:t xml:space="preserve">afety in </w:t>
      </w:r>
      <w:r w:rsidR="00BB3CE7">
        <w:t>c</w:t>
      </w:r>
      <w:r w:rsidRPr="00D94D81">
        <w:t>onstruction</w:t>
      </w:r>
    </w:p>
    <w:p w14:paraId="4EE3247D" w14:textId="6AC8276C" w:rsidR="00D130FB" w:rsidRPr="00E36AF8" w:rsidRDefault="00D130FB" w:rsidP="00D130FB">
      <w:pPr>
        <w:pStyle w:val="Heading1"/>
        <w:spacing w:line="240" w:lineRule="auto"/>
      </w:pPr>
      <w:r w:rsidRPr="00E36AF8">
        <w:t>Sample scheme of work</w:t>
      </w:r>
    </w:p>
    <w:p w14:paraId="7AFBBC21" w14:textId="77777777" w:rsidR="00D130FB" w:rsidRPr="00E36AF8" w:rsidRDefault="00D130FB" w:rsidP="00376CB6">
      <w:pPr>
        <w:spacing w:before="160" w:after="160"/>
        <w:sectPr w:rsidR="00D130FB"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266D2D55" w14:textId="29804569" w:rsidR="00D130FB" w:rsidRDefault="00D130FB" w:rsidP="00376CB6">
      <w:pPr>
        <w:spacing w:before="160" w:after="160"/>
      </w:pPr>
      <w:r>
        <w:t xml:space="preserve">This sample scheme of work covers both classroom- and workshop-based learning for </w:t>
      </w:r>
      <w:r w:rsidRPr="74F33D3A">
        <w:rPr>
          <w:b/>
          <w:bCs/>
        </w:rPr>
        <w:t>Health and safety in construction</w:t>
      </w:r>
      <w:r>
        <w:t xml:space="preserve">. It is based on </w:t>
      </w:r>
      <w:r w:rsidR="00EC3156" w:rsidRPr="00FD1BBA">
        <w:rPr>
          <w:color w:val="000000" w:themeColor="text1"/>
        </w:rPr>
        <w:t>72</w:t>
      </w:r>
      <w:r w:rsidRPr="00FD1BBA">
        <w:rPr>
          <w:color w:val="000000" w:themeColor="text1"/>
        </w:rPr>
        <w:t xml:space="preserve"> hours</w:t>
      </w:r>
      <w:r w:rsidR="00EC3156" w:rsidRPr="00FD1BBA">
        <w:rPr>
          <w:color w:val="000000" w:themeColor="text1"/>
        </w:rPr>
        <w:t xml:space="preserve"> of learning over</w:t>
      </w:r>
      <w:r w:rsidRPr="00FD1BBA">
        <w:rPr>
          <w:color w:val="000000" w:themeColor="text1"/>
        </w:rPr>
        <w:t xml:space="preserve"> </w:t>
      </w:r>
      <w:r w:rsidR="003F5F00" w:rsidRPr="00FD1BBA">
        <w:rPr>
          <w:color w:val="000000" w:themeColor="text1"/>
        </w:rPr>
        <w:t>24</w:t>
      </w:r>
      <w:r w:rsidRPr="00FD1BBA">
        <w:rPr>
          <w:color w:val="000000" w:themeColor="text1"/>
        </w:rPr>
        <w:t xml:space="preserve"> sessions</w:t>
      </w:r>
      <w:r>
        <w:t xml:space="preserve">. It is an example only of a possible scheme of work and is based on theory and practical within an FE centre but can be amended to suit all learning facilities with the necessary adjustments to meet individual learners’ needs. </w:t>
      </w:r>
    </w:p>
    <w:p w14:paraId="61803A71" w14:textId="5DDDBF13" w:rsidR="003B63BF" w:rsidRDefault="003B63BF" w:rsidP="003B63BF">
      <w:pPr>
        <w:spacing w:after="160"/>
        <w:rPr>
          <w:color w:val="000000" w:themeColor="text1"/>
        </w:rPr>
      </w:pPr>
      <w:r>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F4EF9EA" w14:textId="77777777" w:rsidR="003B63BF" w:rsidRDefault="003B63BF" w:rsidP="003B63BF">
      <w:pPr>
        <w:rPr>
          <w:color w:val="000000" w:themeColor="text1"/>
        </w:rPr>
      </w:pPr>
      <w:r>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3D638F5" w14:textId="01342037" w:rsidR="003B63BF" w:rsidRDefault="003B63BF" w:rsidP="003B63BF">
      <w:pPr>
        <w:rPr>
          <w:color w:val="000000" w:themeColor="text1"/>
        </w:rPr>
      </w:pPr>
      <w:r>
        <w:rPr>
          <w:color w:val="000000" w:themeColor="text1"/>
        </w:rPr>
        <w:t xml:space="preserve">For more information on how the core skills can be evidenced, please refer to the Technical Qualification Specification (example below). </w:t>
      </w:r>
    </w:p>
    <w:p w14:paraId="44197AAC" w14:textId="47C47FDA" w:rsidR="003B63BF" w:rsidRPr="003B63BF" w:rsidRDefault="003B63BF" w:rsidP="003B63BF">
      <w:pPr>
        <w:pStyle w:val="ListParagraph"/>
        <w:numPr>
          <w:ilvl w:val="1"/>
          <w:numId w:val="8"/>
        </w:numPr>
        <w:spacing w:before="160" w:after="160"/>
        <w:rPr>
          <w:rFonts w:cs="Arial"/>
          <w:b/>
          <w:bCs/>
          <w:szCs w:val="22"/>
          <w:lang w:eastAsia="en-GB"/>
        </w:rPr>
      </w:pPr>
      <w:r w:rsidRPr="003B63BF">
        <w:rPr>
          <w:noProof/>
        </w:rPr>
        <w:drawing>
          <wp:anchor distT="0" distB="0" distL="114300" distR="114300" simplePos="0" relativeHeight="251658240" behindDoc="0" locked="0" layoutInCell="1" allowOverlap="1" wp14:anchorId="0528AAB4" wp14:editId="5EFE5DF8">
            <wp:simplePos x="0" y="0"/>
            <wp:positionH relativeFrom="margin">
              <wp:posOffset>4740910</wp:posOffset>
            </wp:positionH>
            <wp:positionV relativeFrom="margin">
              <wp:posOffset>1609090</wp:posOffset>
            </wp:positionV>
            <wp:extent cx="4383405" cy="533400"/>
            <wp:effectExtent l="0" t="0" r="0" b="0"/>
            <wp:wrapSquare wrapText="bothSides"/>
            <wp:docPr id="585299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99717" name=""/>
                    <pic:cNvPicPr/>
                  </pic:nvPicPr>
                  <pic:blipFill>
                    <a:blip r:embed="rId16">
                      <a:extLst>
                        <a:ext uri="{28A0092B-C50C-407E-A947-70E740481C1C}">
                          <a14:useLocalDpi xmlns:a14="http://schemas.microsoft.com/office/drawing/2010/main" val="0"/>
                        </a:ext>
                      </a:extLst>
                    </a:blip>
                    <a:stretch>
                      <a:fillRect/>
                    </a:stretch>
                  </pic:blipFill>
                  <pic:spPr>
                    <a:xfrm>
                      <a:off x="0" y="0"/>
                      <a:ext cx="4383405" cy="533400"/>
                    </a:xfrm>
                    <a:prstGeom prst="rect">
                      <a:avLst/>
                    </a:prstGeom>
                  </pic:spPr>
                </pic:pic>
              </a:graphicData>
            </a:graphic>
          </wp:anchor>
        </w:drawing>
      </w:r>
      <w:r w:rsidRPr="003B63BF">
        <w:rPr>
          <w:rFonts w:cs="Arial"/>
          <w:szCs w:val="22"/>
          <w:lang w:eastAsia="en-GB"/>
        </w:rPr>
        <w:t xml:space="preserve">Construction </w:t>
      </w:r>
      <w:r w:rsidRPr="003B63BF">
        <w:rPr>
          <w:rFonts w:cs="Arial"/>
          <w:b/>
          <w:bCs/>
          <w:szCs w:val="22"/>
          <w:lang w:eastAsia="en-GB"/>
        </w:rPr>
        <w:t>legislation and regulations</w:t>
      </w:r>
    </w:p>
    <w:p w14:paraId="72EA0E34" w14:textId="60ED4233" w:rsidR="003B63BF" w:rsidRDefault="003B63BF" w:rsidP="00C4565D">
      <w:pPr>
        <w:spacing w:before="160" w:after="160"/>
        <w:rPr>
          <w:bCs/>
        </w:rPr>
      </w:pPr>
    </w:p>
    <w:p w14:paraId="4570ECB9" w14:textId="48ACA1BF" w:rsidR="00D130FB" w:rsidRPr="00206DA6" w:rsidRDefault="00D130FB"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8363CB1" w14:textId="44B20C80" w:rsidR="00D130FB" w:rsidRDefault="00D130FB">
      <w:pPr>
        <w:spacing w:before="0" w:after="0" w:line="240" w:lineRule="auto"/>
      </w:pPr>
    </w:p>
    <w:p w14:paraId="73C310B7" w14:textId="77777777" w:rsidR="00D130FB" w:rsidRPr="00374234" w:rsidRDefault="00D130FB">
      <w:pPr>
        <w:spacing w:before="0" w:after="0" w:line="240" w:lineRule="auto"/>
        <w:rPr>
          <w:b/>
          <w:bCs/>
        </w:rPr>
        <w:sectPr w:rsidR="00D130FB" w:rsidRPr="00374234" w:rsidSect="00657E0F">
          <w:type w:val="continuous"/>
          <w:pgSz w:w="16840" w:h="11901" w:orient="landscape"/>
          <w:pgMar w:top="2155" w:right="1191" w:bottom="1247" w:left="1134" w:header="567" w:footer="567" w:gutter="0"/>
          <w:cols w:num="2" w:space="708"/>
        </w:sectPr>
      </w:pPr>
      <w:r w:rsidRPr="00374234">
        <w:rPr>
          <w:b/>
          <w:bCs/>
        </w:rPr>
        <w:t>All classroom learning should be supplemented, supported and reinforced with relevant practical activities in the workshop environment.</w:t>
      </w:r>
    </w:p>
    <w:p w14:paraId="5D251862" w14:textId="73256135" w:rsidR="00E2374F" w:rsidRPr="00E36AF8" w:rsidRDefault="00D130FB" w:rsidP="008C49CA">
      <w:pPr>
        <w:pStyle w:val="Unittitle"/>
      </w:pPr>
      <w:r w:rsidRPr="00E36AF8">
        <w:br w:type="page"/>
      </w:r>
      <w:r>
        <w:lastRenderedPageBreak/>
        <w:t>1</w:t>
      </w:r>
      <w:r w:rsidR="00E2374F">
        <w:t>.</w:t>
      </w:r>
      <w:r w:rsidRPr="00E36AF8">
        <w:t xml:space="preserve"> </w:t>
      </w:r>
      <w:r>
        <w:t>Health and safety in construction</w:t>
      </w:r>
    </w:p>
    <w:p w14:paraId="4BD96528" w14:textId="77777777" w:rsidR="00D130FB" w:rsidRPr="00E36AF8" w:rsidRDefault="00D130FB" w:rsidP="00E2374F">
      <w:pPr>
        <w:pStyle w:val="Heading1"/>
        <w:spacing w:line="240" w:lineRule="auto"/>
      </w:pPr>
      <w:r w:rsidRPr="00E36AF8">
        <w:t>Sample scheme of work</w:t>
      </w:r>
    </w:p>
    <w:p w14:paraId="6E0A8E17" w14:textId="43851265" w:rsidR="00D130FB" w:rsidRPr="00E36AF8" w:rsidRDefault="00D130FB" w:rsidP="00BA013D">
      <w:pPr>
        <w:tabs>
          <w:tab w:val="left" w:pos="9072"/>
        </w:tabs>
      </w:pPr>
      <w:r w:rsidRPr="00E36AF8">
        <w:rPr>
          <w:b/>
        </w:rPr>
        <w:t xml:space="preserve">Course/qualification: </w:t>
      </w:r>
      <w:r>
        <w:t>T Level Technical Qualification in Construction: Onsite Construction (Level 3)</w:t>
      </w:r>
      <w:r w:rsidRPr="00E36AF8">
        <w:rPr>
          <w:b/>
        </w:rPr>
        <w:tab/>
        <w:t>Tutor’s name:</w:t>
      </w:r>
      <w:r w:rsidRPr="00E36AF8">
        <w:rPr>
          <w:bCs/>
        </w:rPr>
        <w:t xml:space="preserve"> </w:t>
      </w:r>
    </w:p>
    <w:p w14:paraId="25F9EB0A" w14:textId="77777777" w:rsidR="00D130FB" w:rsidRPr="00E36AF8" w:rsidRDefault="00D130FB" w:rsidP="00D92020">
      <w:pPr>
        <w:tabs>
          <w:tab w:val="left" w:pos="1814"/>
          <w:tab w:val="left" w:pos="5103"/>
          <w:tab w:val="left" w:pos="6237"/>
        </w:tabs>
        <w:rPr>
          <w:rFonts w:cs="Arial"/>
          <w:b/>
        </w:rPr>
      </w:pPr>
    </w:p>
    <w:p w14:paraId="7FBA9AA6" w14:textId="243039C4" w:rsidR="00D130FB" w:rsidRDefault="00D130FB" w:rsidP="00D92020">
      <w:pPr>
        <w:tabs>
          <w:tab w:val="left" w:pos="2835"/>
          <w:tab w:val="left" w:pos="5103"/>
          <w:tab w:val="left" w:pos="6521"/>
          <w:tab w:val="left" w:pos="9072"/>
        </w:tabs>
        <w:rPr>
          <w:rFonts w:cs="Arial"/>
        </w:rPr>
      </w:pPr>
      <w:r w:rsidRPr="74F33D3A">
        <w:rPr>
          <w:rFonts w:cs="Arial"/>
          <w:b/>
          <w:bCs/>
        </w:rPr>
        <w:t>Number of sessions</w:t>
      </w:r>
      <w:r w:rsidRPr="74F33D3A">
        <w:rPr>
          <w:rFonts w:cs="Arial"/>
        </w:rPr>
        <w:t>:</w:t>
      </w:r>
      <w:r w:rsidRPr="74F33D3A">
        <w:rPr>
          <w:rFonts w:cs="Arial"/>
          <w:b/>
          <w:bCs/>
        </w:rPr>
        <w:t xml:space="preserve"> </w:t>
      </w:r>
      <w:r>
        <w:rPr>
          <w:rFonts w:cs="Arial"/>
        </w:rPr>
        <w:t>24</w:t>
      </w:r>
      <w:r>
        <w:tab/>
      </w:r>
      <w:r w:rsidRPr="74F33D3A">
        <w:rPr>
          <w:rFonts w:cs="Arial"/>
          <w:b/>
          <w:bCs/>
        </w:rPr>
        <w:t>Delivery hours</w:t>
      </w:r>
      <w:r w:rsidRPr="74F33D3A">
        <w:rPr>
          <w:rFonts w:cs="Arial"/>
        </w:rPr>
        <w:t xml:space="preserve">: </w:t>
      </w:r>
      <w:r w:rsidR="00083770">
        <w:rPr>
          <w:rFonts w:cs="Arial"/>
        </w:rPr>
        <w:t>71</w:t>
      </w:r>
      <w:r>
        <w:tab/>
      </w:r>
      <w:r w:rsidRPr="74F33D3A">
        <w:rPr>
          <w:rFonts w:cs="Arial"/>
          <w:b/>
          <w:bCs/>
        </w:rPr>
        <w:t>Venue</w:t>
      </w:r>
      <w:r w:rsidRPr="74F33D3A">
        <w:rPr>
          <w:rFonts w:cs="Arial"/>
        </w:rPr>
        <w:t>:</w:t>
      </w:r>
      <w:r>
        <w:tab/>
      </w:r>
      <w:r w:rsidR="00083770">
        <w:tab/>
      </w:r>
      <w:r w:rsidRPr="74F33D3A">
        <w:rPr>
          <w:rFonts w:cs="Arial"/>
          <w:b/>
          <w:bCs/>
        </w:rPr>
        <w:t>Group</w:t>
      </w:r>
      <w:r w:rsidRPr="74F33D3A">
        <w:rPr>
          <w:rFonts w:cs="Arial"/>
        </w:rPr>
        <w:t xml:space="preserve">: </w:t>
      </w:r>
    </w:p>
    <w:p w14:paraId="6924EB0B" w14:textId="4859F2D7" w:rsidR="00354477" w:rsidRDefault="00354477" w:rsidP="00D92020">
      <w:pPr>
        <w:tabs>
          <w:tab w:val="left" w:pos="2835"/>
          <w:tab w:val="left" w:pos="5103"/>
          <w:tab w:val="left" w:pos="6521"/>
          <w:tab w:val="left" w:pos="9072"/>
        </w:tabs>
        <w:rPr>
          <w:rFonts w:cs="Arial"/>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54477" w:rsidRPr="00E36AF8" w14:paraId="146D49FC" w14:textId="77777777" w:rsidTr="00A5786F">
        <w:tc>
          <w:tcPr>
            <w:tcW w:w="14516" w:type="dxa"/>
            <w:tcMar>
              <w:bottom w:w="108" w:type="dxa"/>
            </w:tcMar>
          </w:tcPr>
          <w:p w14:paraId="1C3A74D3" w14:textId="77777777" w:rsidR="00354477" w:rsidRDefault="00354477" w:rsidP="00A5786F">
            <w:pPr>
              <w:pStyle w:val="Normalheadingblack"/>
            </w:pPr>
            <w:bookmarkStart w:id="0" w:name="_Hlk80174934"/>
            <w:r w:rsidRPr="00FA700A">
              <w:t>Criteria</w:t>
            </w:r>
          </w:p>
          <w:p w14:paraId="2C77A3BD" w14:textId="77777777" w:rsidR="00354477" w:rsidRPr="00354477" w:rsidRDefault="00354477" w:rsidP="00354477">
            <w:pPr>
              <w:pStyle w:val="ListParagraph"/>
              <w:numPr>
                <w:ilvl w:val="0"/>
                <w:numId w:val="7"/>
              </w:numPr>
              <w:contextualSpacing w:val="0"/>
              <w:rPr>
                <w:bCs/>
                <w:vanish/>
              </w:rPr>
            </w:pPr>
          </w:p>
          <w:p w14:paraId="4C61B368" w14:textId="77777777" w:rsidR="00354477" w:rsidRPr="00354477" w:rsidRDefault="00354477" w:rsidP="00354477">
            <w:pPr>
              <w:pStyle w:val="Normalheadingblack"/>
              <w:numPr>
                <w:ilvl w:val="1"/>
                <w:numId w:val="7"/>
              </w:numPr>
              <w:rPr>
                <w:b w:val="0"/>
                <w:bCs/>
              </w:rPr>
            </w:pPr>
            <w:r w:rsidRPr="00354477">
              <w:rPr>
                <w:b w:val="0"/>
                <w:bCs/>
              </w:rPr>
              <w:t>Construction legislation and regulations</w:t>
            </w:r>
          </w:p>
          <w:p w14:paraId="38351B4C" w14:textId="6865034E" w:rsidR="00354477" w:rsidRPr="00354477" w:rsidRDefault="00354477" w:rsidP="00354477">
            <w:pPr>
              <w:pStyle w:val="Normalheadingblack"/>
              <w:numPr>
                <w:ilvl w:val="1"/>
                <w:numId w:val="7"/>
              </w:numPr>
              <w:rPr>
                <w:b w:val="0"/>
                <w:bCs/>
              </w:rPr>
            </w:pPr>
            <w:r w:rsidRPr="00354477">
              <w:rPr>
                <w:b w:val="0"/>
                <w:bCs/>
              </w:rPr>
              <w:t>Public liability and employer’s liability</w:t>
            </w:r>
          </w:p>
          <w:p w14:paraId="727BA26E" w14:textId="0C134588" w:rsidR="00354477" w:rsidRPr="00354477" w:rsidRDefault="00354477" w:rsidP="00354477">
            <w:pPr>
              <w:pStyle w:val="Normalheadingblack"/>
              <w:numPr>
                <w:ilvl w:val="1"/>
                <w:numId w:val="7"/>
              </w:numPr>
              <w:rPr>
                <w:b w:val="0"/>
                <w:bCs/>
              </w:rPr>
            </w:pPr>
            <w:r w:rsidRPr="00354477">
              <w:rPr>
                <w:b w:val="0"/>
                <w:bCs/>
              </w:rPr>
              <w:t>Approved construction codes of practice</w:t>
            </w:r>
          </w:p>
          <w:p w14:paraId="3E45561B" w14:textId="05051AF6" w:rsidR="00354477" w:rsidRPr="00354477" w:rsidRDefault="00354477" w:rsidP="00354477">
            <w:pPr>
              <w:pStyle w:val="Normalheadingblack"/>
              <w:numPr>
                <w:ilvl w:val="1"/>
                <w:numId w:val="7"/>
              </w:numPr>
              <w:rPr>
                <w:b w:val="0"/>
                <w:bCs/>
              </w:rPr>
            </w:pPr>
            <w:r w:rsidRPr="00354477">
              <w:rPr>
                <w:b w:val="0"/>
                <w:bCs/>
              </w:rPr>
              <w:t>Implications of poor health and safety performance</w:t>
            </w:r>
          </w:p>
          <w:p w14:paraId="21AA138B" w14:textId="14BC7592" w:rsidR="00354477" w:rsidRPr="00354477" w:rsidRDefault="00354477" w:rsidP="00354477">
            <w:pPr>
              <w:pStyle w:val="Normalheadingblack"/>
              <w:numPr>
                <w:ilvl w:val="1"/>
                <w:numId w:val="7"/>
              </w:numPr>
              <w:rPr>
                <w:b w:val="0"/>
                <w:bCs/>
              </w:rPr>
            </w:pPr>
            <w:r w:rsidRPr="00354477">
              <w:rPr>
                <w:b w:val="0"/>
                <w:bCs/>
              </w:rPr>
              <w:t>Development of safe systems of work</w:t>
            </w:r>
          </w:p>
          <w:p w14:paraId="795C5436" w14:textId="66179BD1" w:rsidR="00354477" w:rsidRPr="00354477" w:rsidRDefault="00354477" w:rsidP="00354477">
            <w:pPr>
              <w:pStyle w:val="Normalheadingblack"/>
              <w:numPr>
                <w:ilvl w:val="1"/>
                <w:numId w:val="7"/>
              </w:numPr>
              <w:rPr>
                <w:b w:val="0"/>
                <w:bCs/>
              </w:rPr>
            </w:pPr>
            <w:r w:rsidRPr="00354477">
              <w:rPr>
                <w:b w:val="0"/>
                <w:bCs/>
              </w:rPr>
              <w:t>Safety conscious procedures</w:t>
            </w:r>
          </w:p>
          <w:p w14:paraId="4033B651" w14:textId="1AE62190" w:rsidR="00354477" w:rsidRPr="00354477" w:rsidRDefault="00354477" w:rsidP="00354477">
            <w:pPr>
              <w:pStyle w:val="Normalheadingblack"/>
              <w:numPr>
                <w:ilvl w:val="1"/>
                <w:numId w:val="7"/>
              </w:numPr>
              <w:rPr>
                <w:b w:val="0"/>
                <w:bCs/>
              </w:rPr>
            </w:pPr>
            <w:r w:rsidRPr="00354477">
              <w:rPr>
                <w:b w:val="0"/>
                <w:bCs/>
              </w:rPr>
              <w:t>Safety inspection of a work environment</w:t>
            </w:r>
          </w:p>
          <w:p w14:paraId="0DF2BBEC" w14:textId="77777777" w:rsidR="00354477" w:rsidRDefault="00354477" w:rsidP="00354477">
            <w:pPr>
              <w:pStyle w:val="Normalheadingblack"/>
              <w:numPr>
                <w:ilvl w:val="1"/>
                <w:numId w:val="7"/>
              </w:numPr>
              <w:rPr>
                <w:b w:val="0"/>
                <w:bCs/>
              </w:rPr>
            </w:pPr>
            <w:r w:rsidRPr="00354477">
              <w:rPr>
                <w:b w:val="0"/>
                <w:bCs/>
              </w:rPr>
              <w:t>Recording and reporting of safety incidents and near misses</w:t>
            </w:r>
          </w:p>
          <w:p w14:paraId="2095BDD9" w14:textId="77777777" w:rsidR="00C17895" w:rsidRDefault="00C17895" w:rsidP="00354477">
            <w:pPr>
              <w:pStyle w:val="Normalheadingblack"/>
              <w:numPr>
                <w:ilvl w:val="1"/>
                <w:numId w:val="7"/>
              </w:numPr>
              <w:rPr>
                <w:b w:val="0"/>
                <w:bCs/>
              </w:rPr>
            </w:pPr>
            <w:r w:rsidRPr="00C17895">
              <w:rPr>
                <w:b w:val="0"/>
                <w:bCs/>
              </w:rPr>
              <w:t>Emergency procedures for unsafe situations</w:t>
            </w:r>
          </w:p>
          <w:p w14:paraId="13604E5A" w14:textId="77777777" w:rsidR="00C17895" w:rsidRDefault="00C17895" w:rsidP="00354477">
            <w:pPr>
              <w:pStyle w:val="Normalheadingblack"/>
              <w:numPr>
                <w:ilvl w:val="1"/>
                <w:numId w:val="7"/>
              </w:numPr>
              <w:rPr>
                <w:b w:val="0"/>
                <w:bCs/>
              </w:rPr>
            </w:pPr>
            <w:r w:rsidRPr="00C17895">
              <w:rPr>
                <w:b w:val="0"/>
                <w:bCs/>
              </w:rPr>
              <w:t>Types of PPE</w:t>
            </w:r>
          </w:p>
          <w:p w14:paraId="0ADA7CEF" w14:textId="77777777" w:rsidR="00C17895" w:rsidRPr="00C17895" w:rsidRDefault="00C17895" w:rsidP="00354477">
            <w:pPr>
              <w:pStyle w:val="Normalheadingblack"/>
              <w:numPr>
                <w:ilvl w:val="1"/>
                <w:numId w:val="7"/>
              </w:numPr>
              <w:rPr>
                <w:b w:val="0"/>
                <w:bCs/>
              </w:rPr>
            </w:pPr>
            <w:r w:rsidRPr="00C17895">
              <w:rPr>
                <w:b w:val="0"/>
                <w:bCs/>
              </w:rPr>
              <w:t>First aid facilities</w:t>
            </w:r>
          </w:p>
          <w:p w14:paraId="6BD76CCD" w14:textId="77777777" w:rsidR="00C17895" w:rsidRDefault="00C17895" w:rsidP="00354477">
            <w:pPr>
              <w:pStyle w:val="Normalheadingblack"/>
              <w:numPr>
                <w:ilvl w:val="1"/>
                <w:numId w:val="7"/>
              </w:numPr>
              <w:rPr>
                <w:b w:val="0"/>
                <w:bCs/>
              </w:rPr>
            </w:pPr>
            <w:r w:rsidRPr="00C17895">
              <w:rPr>
                <w:b w:val="0"/>
                <w:bCs/>
              </w:rPr>
              <w:t>Warning signs for the seven main groups of hazardous substance</w:t>
            </w:r>
          </w:p>
          <w:p w14:paraId="66A82FF9" w14:textId="77777777" w:rsidR="00C17895" w:rsidRPr="00C17895" w:rsidRDefault="00C17895" w:rsidP="00354477">
            <w:pPr>
              <w:pStyle w:val="Normalheadingblack"/>
              <w:numPr>
                <w:ilvl w:val="1"/>
                <w:numId w:val="7"/>
              </w:numPr>
              <w:rPr>
                <w:b w:val="0"/>
                <w:bCs/>
              </w:rPr>
            </w:pPr>
            <w:r w:rsidRPr="00C17895">
              <w:rPr>
                <w:b w:val="0"/>
                <w:bCs/>
              </w:rPr>
              <w:t>Safe practices and procedures for the use of access equipment and manual handling</w:t>
            </w:r>
          </w:p>
          <w:p w14:paraId="71ACFCDB" w14:textId="72102B31" w:rsidR="00C17895" w:rsidRPr="00C17895" w:rsidRDefault="00C17895" w:rsidP="00354477">
            <w:pPr>
              <w:pStyle w:val="Normalheadingblack"/>
              <w:numPr>
                <w:ilvl w:val="1"/>
                <w:numId w:val="7"/>
              </w:numPr>
              <w:rPr>
                <w:b w:val="0"/>
                <w:bCs/>
              </w:rPr>
            </w:pPr>
            <w:r w:rsidRPr="00C17895">
              <w:rPr>
                <w:b w:val="0"/>
                <w:bCs/>
              </w:rPr>
              <w:t>Safe practices and procedures for working in excavations and confined spaces</w:t>
            </w:r>
          </w:p>
        </w:tc>
      </w:tr>
      <w:bookmarkEnd w:id="0"/>
    </w:tbl>
    <w:p w14:paraId="3DC606E2" w14:textId="77777777" w:rsidR="00354477" w:rsidRPr="00E36AF8" w:rsidRDefault="00354477" w:rsidP="00D92020">
      <w:pPr>
        <w:tabs>
          <w:tab w:val="left" w:pos="2835"/>
          <w:tab w:val="left" w:pos="5103"/>
          <w:tab w:val="left" w:pos="6521"/>
          <w:tab w:val="left" w:pos="9072"/>
        </w:tabs>
        <w:rPr>
          <w:rFonts w:cs="Arial"/>
        </w:rPr>
      </w:pPr>
    </w:p>
    <w:p w14:paraId="0275FBDA" w14:textId="77777777" w:rsidR="00D130FB" w:rsidRPr="00E36AF8" w:rsidRDefault="00D130FB"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D130FB" w:rsidRPr="00E36AF8" w14:paraId="3E259194" w14:textId="77777777" w:rsidTr="74F33D3A">
        <w:trPr>
          <w:tblHeader/>
          <w:jc w:val="center"/>
        </w:trPr>
        <w:tc>
          <w:tcPr>
            <w:tcW w:w="1116" w:type="dxa"/>
            <w:tcBorders>
              <w:top w:val="nil"/>
              <w:left w:val="nil"/>
              <w:bottom w:val="nil"/>
              <w:right w:val="single" w:sz="4" w:space="0" w:color="FFFFFF" w:themeColor="background1"/>
            </w:tcBorders>
            <w:shd w:val="clear" w:color="auto" w:fill="64B3E8"/>
          </w:tcPr>
          <w:p w14:paraId="034B9551" w14:textId="77777777" w:rsidR="00D130FB" w:rsidRPr="00E36AF8" w:rsidRDefault="00D130FB"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05AC03F9" w14:textId="77777777" w:rsidR="00D130FB" w:rsidRPr="009343A6" w:rsidRDefault="00D130FB" w:rsidP="009B740D">
            <w:pPr>
              <w:rPr>
                <w:b/>
                <w:color w:val="FFFFFF" w:themeColor="background1"/>
                <w:szCs w:val="22"/>
              </w:rPr>
            </w:pPr>
            <w:r w:rsidRPr="009343A6">
              <w:rPr>
                <w:bCs/>
                <w:color w:val="FFFFFF" w:themeColor="background1"/>
                <w:szCs w:val="22"/>
              </w:rPr>
              <w:t>Criteria</w:t>
            </w:r>
            <w:r w:rsidRPr="009343A6">
              <w:rPr>
                <w:bCs/>
                <w:color w:val="FFFFFF" w:themeColor="background1"/>
                <w:szCs w:val="22"/>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33210CC5" w14:textId="77777777" w:rsidR="00D130FB" w:rsidRPr="00E36AF8" w:rsidRDefault="00D130FB"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15F39EF3" w14:textId="77777777" w:rsidR="00D130FB" w:rsidRPr="00E36AF8" w:rsidRDefault="00D130FB" w:rsidP="009A272A">
            <w:pPr>
              <w:rPr>
                <w:color w:val="FFFFFF" w:themeColor="background1"/>
              </w:rPr>
            </w:pPr>
            <w:r w:rsidRPr="00E36AF8">
              <w:rPr>
                <w:bCs/>
                <w:color w:val="FFFFFF" w:themeColor="background1"/>
              </w:rPr>
              <w:t>Skills check</w:t>
            </w:r>
          </w:p>
        </w:tc>
      </w:tr>
      <w:tr w:rsidR="00D130FB" w:rsidRPr="00E36AF8" w14:paraId="4ECB6B98" w14:textId="77777777" w:rsidTr="74F33D3A">
        <w:trPr>
          <w:jc w:val="center"/>
        </w:trPr>
        <w:tc>
          <w:tcPr>
            <w:tcW w:w="1116" w:type="dxa"/>
            <w:tcBorders>
              <w:top w:val="nil"/>
            </w:tcBorders>
          </w:tcPr>
          <w:p w14:paraId="424EACED" w14:textId="77777777" w:rsidR="00D130FB" w:rsidRPr="00E36AF8" w:rsidRDefault="00D130FB" w:rsidP="00DE5BBB">
            <w:pPr>
              <w:jc w:val="center"/>
            </w:pPr>
            <w:r w:rsidRPr="00E36AF8">
              <w:t>1</w:t>
            </w:r>
          </w:p>
          <w:p w14:paraId="5F4CCD46" w14:textId="77777777" w:rsidR="00D130FB" w:rsidRPr="00E36AF8" w:rsidRDefault="00D130FB" w:rsidP="00DE5BBB">
            <w:pPr>
              <w:jc w:val="center"/>
            </w:pPr>
          </w:p>
          <w:p w14:paraId="206BD3B8" w14:textId="77777777" w:rsidR="00D130FB" w:rsidRPr="00E36AF8" w:rsidRDefault="00D130FB" w:rsidP="00DE5BBB">
            <w:pPr>
              <w:jc w:val="center"/>
              <w:rPr>
                <w:b/>
              </w:rPr>
            </w:pPr>
            <w:r>
              <w:t>3</w:t>
            </w:r>
            <w:r w:rsidRPr="00E36AF8">
              <w:t xml:space="preserve"> hours</w:t>
            </w:r>
          </w:p>
        </w:tc>
        <w:tc>
          <w:tcPr>
            <w:tcW w:w="4283" w:type="dxa"/>
            <w:tcBorders>
              <w:top w:val="nil"/>
            </w:tcBorders>
          </w:tcPr>
          <w:p w14:paraId="63A5F2CA" w14:textId="77777777" w:rsidR="00D130FB" w:rsidRPr="009343A6" w:rsidRDefault="00D130FB" w:rsidP="00DE5BBB">
            <w:pPr>
              <w:autoSpaceDE w:val="0"/>
              <w:autoSpaceDN w:val="0"/>
              <w:adjustRightInd w:val="0"/>
              <w:spacing w:before="0" w:after="0" w:line="240" w:lineRule="auto"/>
              <w:rPr>
                <w:rFonts w:cs="Arial"/>
                <w:szCs w:val="22"/>
                <w:lang w:eastAsia="en-GB"/>
              </w:rPr>
            </w:pPr>
          </w:p>
          <w:p w14:paraId="70600B04" w14:textId="4D15D1A2" w:rsidR="00D130FB" w:rsidRPr="009343A6" w:rsidRDefault="00D130FB" w:rsidP="00DE5BBB">
            <w:pPr>
              <w:autoSpaceDE w:val="0"/>
              <w:autoSpaceDN w:val="0"/>
              <w:adjustRightInd w:val="0"/>
              <w:spacing w:before="0" w:after="0" w:line="240" w:lineRule="auto"/>
              <w:rPr>
                <w:rFonts w:cs="Arial"/>
                <w:b/>
                <w:bCs/>
                <w:szCs w:val="22"/>
                <w:lang w:eastAsia="en-GB"/>
              </w:rPr>
            </w:pPr>
            <w:r w:rsidRPr="009343A6">
              <w:rPr>
                <w:rFonts w:cs="Arial"/>
                <w:b/>
                <w:bCs/>
                <w:color w:val="0077E3"/>
                <w:szCs w:val="22"/>
                <w:lang w:eastAsia="en-GB"/>
              </w:rPr>
              <w:t>1.1</w:t>
            </w:r>
            <w:r w:rsidR="00257669" w:rsidRPr="009343A6">
              <w:rPr>
                <w:rFonts w:cs="Arial"/>
                <w:b/>
                <w:bCs/>
                <w:color w:val="0077E3"/>
                <w:szCs w:val="22"/>
                <w:lang w:eastAsia="en-GB"/>
              </w:rPr>
              <w:t xml:space="preserve"> </w:t>
            </w:r>
            <w:r w:rsidR="003F5F00" w:rsidRPr="009343A6">
              <w:rPr>
                <w:rFonts w:cs="Arial"/>
                <w:b/>
                <w:bCs/>
                <w:szCs w:val="22"/>
                <w:lang w:eastAsia="en-GB"/>
              </w:rPr>
              <w:t>Construction legislation and regulations</w:t>
            </w:r>
            <w:r w:rsidRPr="009343A6">
              <w:rPr>
                <w:rFonts w:cs="Arial"/>
                <w:b/>
                <w:bCs/>
                <w:szCs w:val="22"/>
                <w:lang w:eastAsia="en-GB"/>
              </w:rPr>
              <w:t xml:space="preserve"> </w:t>
            </w:r>
          </w:p>
          <w:p w14:paraId="2F939E47" w14:textId="77777777" w:rsidR="00D130FB" w:rsidRPr="009343A6" w:rsidRDefault="00D130FB" w:rsidP="00DE5BBB">
            <w:pPr>
              <w:rPr>
                <w:szCs w:val="22"/>
              </w:rPr>
            </w:pPr>
          </w:p>
          <w:p w14:paraId="4D2BCD27" w14:textId="77777777" w:rsidR="00D130FB" w:rsidRPr="009343A6" w:rsidRDefault="00D130FB" w:rsidP="00DE5BBB">
            <w:pPr>
              <w:rPr>
                <w:b/>
                <w:bCs/>
                <w:szCs w:val="22"/>
              </w:rPr>
            </w:pPr>
            <w:r w:rsidRPr="009343A6">
              <w:rPr>
                <w:b/>
                <w:bCs/>
                <w:szCs w:val="22"/>
              </w:rPr>
              <w:t>Introduction to unit and expected outcomes</w:t>
            </w:r>
          </w:p>
          <w:p w14:paraId="246A3653" w14:textId="19B6A954" w:rsidR="00D130FB" w:rsidRPr="009343A6" w:rsidRDefault="00D130FB" w:rsidP="00373713">
            <w:pPr>
              <w:pStyle w:val="Normalbulletlist"/>
            </w:pPr>
            <w:r w:rsidRPr="009343A6">
              <w:t>The relevant legislation and regulations in the construction industry</w:t>
            </w:r>
            <w:r w:rsidR="003F5F00" w:rsidRPr="009343A6">
              <w:t>. T</w:t>
            </w:r>
            <w:r w:rsidRPr="009343A6">
              <w:t xml:space="preserve">he role of the Health </w:t>
            </w:r>
            <w:r w:rsidR="00FD1BBA" w:rsidRPr="009343A6">
              <w:t>and</w:t>
            </w:r>
            <w:r w:rsidRPr="009343A6">
              <w:t xml:space="preserve"> Safety Executive</w:t>
            </w:r>
            <w:r w:rsidR="00FD1BBA" w:rsidRPr="009343A6">
              <w:t xml:space="preserve"> (HSE)</w:t>
            </w:r>
          </w:p>
          <w:p w14:paraId="19B2C9DF" w14:textId="10E97123" w:rsidR="00D130FB" w:rsidRPr="009343A6" w:rsidRDefault="00D130FB" w:rsidP="00373713">
            <w:pPr>
              <w:pStyle w:val="Normalbulletlist"/>
            </w:pPr>
            <w:r w:rsidRPr="009343A6">
              <w:t xml:space="preserve">How to </w:t>
            </w:r>
            <w:r w:rsidR="003F5F00" w:rsidRPr="009343A6">
              <w:t>check</w:t>
            </w:r>
            <w:r w:rsidRPr="009343A6">
              <w:t xml:space="preserve"> legislation and regulations </w:t>
            </w:r>
            <w:r w:rsidR="003F5F00" w:rsidRPr="009343A6">
              <w:t>are</w:t>
            </w:r>
            <w:r w:rsidRPr="009343A6">
              <w:t xml:space="preserve"> current</w:t>
            </w:r>
            <w:r w:rsidR="00257669" w:rsidRPr="009343A6">
              <w:t>.</w:t>
            </w:r>
          </w:p>
          <w:p w14:paraId="66A5FE84" w14:textId="0921EDA4" w:rsidR="00FD1BBA" w:rsidRDefault="00FD1BBA" w:rsidP="00373713">
            <w:pPr>
              <w:pStyle w:val="Normalbulletlist"/>
            </w:pPr>
            <w:r w:rsidRPr="009343A6">
              <w:t>Understand the requirements of the Health and Safety at Work Act 1974.</w:t>
            </w:r>
          </w:p>
          <w:p w14:paraId="2D52F14E" w14:textId="77777777" w:rsidR="003B63BF" w:rsidRDefault="003B63BF" w:rsidP="003B63BF">
            <w:pPr>
              <w:pStyle w:val="Normalbulletlist"/>
              <w:numPr>
                <w:ilvl w:val="0"/>
                <w:numId w:val="0"/>
              </w:numPr>
              <w:ind w:left="284" w:hanging="284"/>
            </w:pPr>
          </w:p>
          <w:p w14:paraId="5C70A42B" w14:textId="04F1049D" w:rsidR="003B63BF" w:rsidRPr="003B63BF" w:rsidRDefault="003B63BF" w:rsidP="003B63BF">
            <w:pPr>
              <w:autoSpaceDE w:val="0"/>
              <w:autoSpaceDN w:val="0"/>
              <w:adjustRightInd w:val="0"/>
              <w:spacing w:before="0" w:after="0" w:line="240" w:lineRule="auto"/>
              <w:rPr>
                <w:rFonts w:cs="Arial"/>
                <w:szCs w:val="22"/>
                <w:lang w:eastAsia="en-GB"/>
              </w:rPr>
            </w:pPr>
            <w:r w:rsidRPr="00575B25">
              <w:t xml:space="preserve">(Skills: </w:t>
            </w:r>
            <w:r w:rsidRPr="00575B25">
              <w:rPr>
                <w:rFonts w:cs="Arial"/>
                <w:szCs w:val="22"/>
                <w:lang w:eastAsia="en-GB"/>
              </w:rPr>
              <w:t>CSB, EC5)</w:t>
            </w:r>
          </w:p>
          <w:p w14:paraId="7AF740EE" w14:textId="77777777" w:rsidR="00D130FB" w:rsidRPr="009343A6" w:rsidRDefault="00D130FB" w:rsidP="00DE5BBB">
            <w:pPr>
              <w:pStyle w:val="Normalnumberedlist"/>
              <w:numPr>
                <w:ilvl w:val="0"/>
                <w:numId w:val="0"/>
              </w:numPr>
              <w:ind w:left="340"/>
              <w:rPr>
                <w:szCs w:val="22"/>
              </w:rPr>
            </w:pPr>
          </w:p>
        </w:tc>
        <w:tc>
          <w:tcPr>
            <w:tcW w:w="6893" w:type="dxa"/>
            <w:tcBorders>
              <w:top w:val="nil"/>
            </w:tcBorders>
          </w:tcPr>
          <w:p w14:paraId="0C6E4221" w14:textId="76FB43B7" w:rsidR="00D130FB" w:rsidRPr="001504A3" w:rsidRDefault="00D130FB" w:rsidP="001504A3">
            <w:pPr>
              <w:pStyle w:val="Normalheadingred"/>
            </w:pPr>
            <w:r w:rsidRPr="00E36AF8">
              <w:t>Activities</w:t>
            </w:r>
          </w:p>
          <w:p w14:paraId="7CEB94AC" w14:textId="77777777" w:rsidR="00D130FB" w:rsidRDefault="00D130FB" w:rsidP="00DE5BBB">
            <w:pPr>
              <w:pStyle w:val="Normalbulletlist"/>
              <w:rPr>
                <w:rFonts w:cs="Arial"/>
                <w:szCs w:val="22"/>
              </w:rPr>
            </w:pPr>
            <w:r w:rsidRPr="007718EF">
              <w:rPr>
                <w:rFonts w:cs="Arial"/>
                <w:szCs w:val="22"/>
              </w:rPr>
              <w:t>Facilitate classroom discussion.</w:t>
            </w:r>
          </w:p>
          <w:p w14:paraId="74B37C86" w14:textId="06C1EF3F" w:rsidR="00D130FB" w:rsidRDefault="00D130FB" w:rsidP="00DE5BBB">
            <w:pPr>
              <w:pStyle w:val="Normalbulletlist"/>
              <w:rPr>
                <w:rFonts w:cs="Arial"/>
                <w:szCs w:val="22"/>
              </w:rPr>
            </w:pPr>
            <w:r>
              <w:rPr>
                <w:rFonts w:cs="Arial"/>
                <w:szCs w:val="22"/>
              </w:rPr>
              <w:t xml:space="preserve">Deliver </w:t>
            </w:r>
            <w:r w:rsidRPr="00257669">
              <w:rPr>
                <w:rFonts w:cs="Arial"/>
                <w:b/>
                <w:bCs w:val="0"/>
                <w:szCs w:val="22"/>
              </w:rPr>
              <w:t>PowerPoint 1</w:t>
            </w:r>
            <w:r w:rsidR="009343A6">
              <w:rPr>
                <w:rFonts w:cs="Arial"/>
                <w:b/>
                <w:bCs w:val="0"/>
                <w:szCs w:val="22"/>
              </w:rPr>
              <w:t>:</w:t>
            </w:r>
            <w:r w:rsidR="00257669" w:rsidRPr="00946024">
              <w:rPr>
                <w:b/>
              </w:rPr>
              <w:t xml:space="preserve"> </w:t>
            </w:r>
            <w:r w:rsidR="003F5F00">
              <w:rPr>
                <w:b/>
              </w:rPr>
              <w:t>Construction legislation and regulations</w:t>
            </w:r>
            <w:r w:rsidR="00257669">
              <w:rPr>
                <w:rFonts w:cs="Arial"/>
                <w:szCs w:val="22"/>
              </w:rPr>
              <w:t>.</w:t>
            </w:r>
          </w:p>
          <w:p w14:paraId="7D708F6E" w14:textId="55F2CB03" w:rsidR="00257669" w:rsidRPr="007718EF" w:rsidRDefault="00257669" w:rsidP="00DE5BBB">
            <w:pPr>
              <w:pStyle w:val="Normalbulletlist"/>
              <w:rPr>
                <w:rFonts w:cs="Arial"/>
                <w:szCs w:val="22"/>
              </w:rPr>
            </w:pPr>
            <w:r>
              <w:rPr>
                <w:rFonts w:cs="Arial"/>
                <w:szCs w:val="22"/>
              </w:rPr>
              <w:t xml:space="preserve">Complete </w:t>
            </w:r>
            <w:r w:rsidRPr="00257669">
              <w:rPr>
                <w:rFonts w:cs="Arial"/>
                <w:b/>
                <w:bCs w:val="0"/>
                <w:szCs w:val="22"/>
              </w:rPr>
              <w:t>Worksheet 1</w:t>
            </w:r>
            <w:r w:rsidR="009343A6">
              <w:rPr>
                <w:rFonts w:cs="Arial"/>
                <w:b/>
                <w:bCs w:val="0"/>
                <w:szCs w:val="22"/>
              </w:rPr>
              <w:t xml:space="preserve">: </w:t>
            </w:r>
            <w:r w:rsidR="000432A5">
              <w:rPr>
                <w:rFonts w:cs="Arial"/>
                <w:b/>
                <w:bCs w:val="0"/>
                <w:szCs w:val="22"/>
              </w:rPr>
              <w:t>Test your knowledge</w:t>
            </w:r>
            <w:r w:rsidR="00742C12">
              <w:rPr>
                <w:rFonts w:cs="Arial"/>
                <w:szCs w:val="22"/>
              </w:rPr>
              <w:t>.</w:t>
            </w:r>
          </w:p>
          <w:p w14:paraId="24BD0C34" w14:textId="5BDAC4BC" w:rsidR="00D130FB" w:rsidRDefault="00D130FB" w:rsidP="00DE5BBB">
            <w:pPr>
              <w:pStyle w:val="Normalbulletlist"/>
            </w:pPr>
            <w:r w:rsidRPr="007718EF">
              <w:t xml:space="preserve">As a class, come up with a list of the different types of </w:t>
            </w:r>
            <w:r>
              <w:t xml:space="preserve">legislation and regulations </w:t>
            </w:r>
            <w:r w:rsidR="00A46F6E">
              <w:t>learners</w:t>
            </w:r>
            <w:r>
              <w:t xml:space="preserve"> may already know. Describe others relevant to the construction industry and explain why they are used.</w:t>
            </w:r>
          </w:p>
          <w:p w14:paraId="0389F38C" w14:textId="77777777" w:rsidR="00D130FB" w:rsidRPr="00E36AF8" w:rsidRDefault="00D130FB" w:rsidP="00DE5BBB">
            <w:pPr>
              <w:pStyle w:val="Normalbulletlist"/>
              <w:numPr>
                <w:ilvl w:val="0"/>
                <w:numId w:val="0"/>
              </w:numPr>
              <w:ind w:left="284"/>
            </w:pPr>
          </w:p>
          <w:p w14:paraId="5E50EE5E" w14:textId="57E6CC3C" w:rsidR="00D130FB" w:rsidRPr="00E36AF8" w:rsidRDefault="00D130FB" w:rsidP="00DE5BBB">
            <w:pPr>
              <w:pStyle w:val="Normalheadingred"/>
            </w:pPr>
            <w:r w:rsidRPr="00E36AF8">
              <w:t>Resources</w:t>
            </w:r>
          </w:p>
          <w:p w14:paraId="61D561F1" w14:textId="7BBA6227" w:rsidR="00D130FB" w:rsidRDefault="00D130FB" w:rsidP="00DE5BBB">
            <w:pPr>
              <w:pStyle w:val="Normalbulletlist"/>
              <w:rPr>
                <w:b/>
              </w:rPr>
            </w:pPr>
            <w:r w:rsidRPr="00E36AF8">
              <w:rPr>
                <w:b/>
              </w:rPr>
              <w:t>PowerPoint 1</w:t>
            </w:r>
            <w:r>
              <w:rPr>
                <w:b/>
              </w:rPr>
              <w:t xml:space="preserve"> </w:t>
            </w:r>
          </w:p>
          <w:p w14:paraId="521B3391" w14:textId="47127B75" w:rsidR="00D130FB" w:rsidRPr="00227255" w:rsidRDefault="00D130FB" w:rsidP="00DE5BBB">
            <w:pPr>
              <w:pStyle w:val="Normalbulletlist"/>
              <w:rPr>
                <w:bCs w:val="0"/>
              </w:rPr>
            </w:pPr>
            <w:r w:rsidRPr="00E36AF8">
              <w:rPr>
                <w:b/>
              </w:rPr>
              <w:t>Worksheet 1</w:t>
            </w:r>
            <w:r>
              <w:rPr>
                <w:b/>
              </w:rPr>
              <w:t xml:space="preserve"> </w:t>
            </w:r>
          </w:p>
          <w:p w14:paraId="6B1FBAD4" w14:textId="77777777" w:rsidR="00D130FB" w:rsidRDefault="00D130FB" w:rsidP="00DE5BBB">
            <w:pPr>
              <w:rPr>
                <w:color w:val="0000FF"/>
                <w:u w:val="single"/>
              </w:rPr>
            </w:pPr>
          </w:p>
          <w:p w14:paraId="6C5C21E7" w14:textId="77777777" w:rsidR="00373713" w:rsidRDefault="00373713" w:rsidP="00DE5BBB">
            <w:pPr>
              <w:rPr>
                <w:color w:val="0000FF"/>
                <w:u w:val="single"/>
              </w:rPr>
            </w:pPr>
          </w:p>
          <w:p w14:paraId="703ACF05" w14:textId="3B4F4D7A" w:rsidR="00373713" w:rsidRPr="00E36AF8" w:rsidRDefault="00373713" w:rsidP="00DE5BBB">
            <w:pPr>
              <w:rPr>
                <w:color w:val="0000FF"/>
                <w:u w:val="single"/>
              </w:rPr>
            </w:pPr>
          </w:p>
        </w:tc>
        <w:tc>
          <w:tcPr>
            <w:tcW w:w="2223" w:type="dxa"/>
            <w:tcBorders>
              <w:top w:val="nil"/>
            </w:tcBorders>
          </w:tcPr>
          <w:p w14:paraId="1B24D98C" w14:textId="77777777" w:rsidR="00D130FB" w:rsidRDefault="00D130FB" w:rsidP="00DE5BBB"/>
          <w:p w14:paraId="5958235D" w14:textId="77777777" w:rsidR="004760FC" w:rsidRDefault="00D130FB" w:rsidP="00DE5BBB">
            <w:r>
              <w:t>Oral questioning</w:t>
            </w:r>
          </w:p>
          <w:p w14:paraId="2551989A" w14:textId="77777777" w:rsidR="004760FC" w:rsidRDefault="004760FC" w:rsidP="004760FC">
            <w:r>
              <w:t>Worksheet 1</w:t>
            </w:r>
          </w:p>
          <w:p w14:paraId="4658226A" w14:textId="77777777" w:rsidR="004760FC" w:rsidRDefault="004760FC" w:rsidP="004760FC">
            <w:r>
              <w:t>Feedback on Worksheet 1</w:t>
            </w:r>
          </w:p>
          <w:p w14:paraId="6FBA8488" w14:textId="776ADAC8" w:rsidR="00D130FB" w:rsidRDefault="00D130FB" w:rsidP="00DE5BBB">
            <w:r>
              <w:t xml:space="preserve"> </w:t>
            </w:r>
          </w:p>
          <w:p w14:paraId="617B49D8" w14:textId="77777777" w:rsidR="00D130FB" w:rsidRDefault="00D130FB" w:rsidP="00DE5BBB"/>
          <w:p w14:paraId="51CCC7CC" w14:textId="77777777" w:rsidR="00D130FB" w:rsidRDefault="00D130FB" w:rsidP="00DE5BBB"/>
          <w:p w14:paraId="3819BF44" w14:textId="77777777" w:rsidR="00D130FB" w:rsidRPr="00E36AF8" w:rsidRDefault="00D130FB" w:rsidP="00DE5BBB"/>
        </w:tc>
      </w:tr>
      <w:tr w:rsidR="00D130FB" w:rsidRPr="00E36AF8" w14:paraId="06F7562E" w14:textId="77777777" w:rsidTr="74F33D3A">
        <w:trPr>
          <w:jc w:val="center"/>
        </w:trPr>
        <w:tc>
          <w:tcPr>
            <w:tcW w:w="1116" w:type="dxa"/>
            <w:tcBorders>
              <w:top w:val="nil"/>
            </w:tcBorders>
          </w:tcPr>
          <w:p w14:paraId="6CEB8287" w14:textId="77777777" w:rsidR="00D130FB" w:rsidRPr="00FD1BBA" w:rsidRDefault="00D130FB" w:rsidP="00DE5BBB">
            <w:pPr>
              <w:jc w:val="center"/>
              <w:rPr>
                <w:color w:val="000000" w:themeColor="text1"/>
              </w:rPr>
            </w:pPr>
            <w:r w:rsidRPr="00FD1BBA">
              <w:rPr>
                <w:color w:val="000000" w:themeColor="text1"/>
              </w:rPr>
              <w:t>2</w:t>
            </w:r>
          </w:p>
          <w:p w14:paraId="21FB6CDB" w14:textId="77777777" w:rsidR="00D130FB" w:rsidRPr="00A46F6E" w:rsidRDefault="00D130FB" w:rsidP="00DE5BBB">
            <w:pPr>
              <w:jc w:val="center"/>
              <w:rPr>
                <w:color w:val="FF0000"/>
              </w:rPr>
            </w:pPr>
          </w:p>
          <w:p w14:paraId="458BD21E" w14:textId="77777777" w:rsidR="00D130FB" w:rsidRPr="00A46F6E" w:rsidRDefault="00D130FB" w:rsidP="00DE5BBB">
            <w:pPr>
              <w:jc w:val="center"/>
              <w:rPr>
                <w:color w:val="FF0000"/>
              </w:rPr>
            </w:pPr>
            <w:r w:rsidRPr="00FD1BBA">
              <w:rPr>
                <w:color w:val="000000" w:themeColor="text1"/>
              </w:rPr>
              <w:t>3 hours</w:t>
            </w:r>
          </w:p>
        </w:tc>
        <w:tc>
          <w:tcPr>
            <w:tcW w:w="4283" w:type="dxa"/>
            <w:tcBorders>
              <w:top w:val="nil"/>
            </w:tcBorders>
          </w:tcPr>
          <w:p w14:paraId="2008AA75" w14:textId="42FF8674" w:rsidR="00D130FB" w:rsidRPr="009343A6" w:rsidRDefault="00FD1BBA" w:rsidP="00DE5BBB">
            <w:pPr>
              <w:autoSpaceDE w:val="0"/>
              <w:autoSpaceDN w:val="0"/>
              <w:adjustRightInd w:val="0"/>
              <w:spacing w:before="0" w:after="0" w:line="240" w:lineRule="auto"/>
              <w:rPr>
                <w:rFonts w:cs="Arial"/>
                <w:b/>
                <w:bCs/>
                <w:color w:val="FF0000"/>
                <w:szCs w:val="22"/>
                <w:lang w:eastAsia="en-GB"/>
              </w:rPr>
            </w:pPr>
            <w:r w:rsidRPr="009343A6">
              <w:rPr>
                <w:rFonts w:cs="Arial"/>
                <w:b/>
                <w:bCs/>
                <w:color w:val="000000" w:themeColor="text1"/>
                <w:szCs w:val="22"/>
                <w:lang w:eastAsia="en-GB"/>
              </w:rPr>
              <w:t>Tutor directed activity</w:t>
            </w:r>
          </w:p>
        </w:tc>
        <w:tc>
          <w:tcPr>
            <w:tcW w:w="6893" w:type="dxa"/>
            <w:tcBorders>
              <w:top w:val="nil"/>
            </w:tcBorders>
          </w:tcPr>
          <w:p w14:paraId="07801104" w14:textId="77777777" w:rsidR="00D130FB" w:rsidRPr="00E36AF8" w:rsidRDefault="00D130FB" w:rsidP="00DE5BBB">
            <w:pPr>
              <w:pStyle w:val="Normalheadingred"/>
            </w:pPr>
          </w:p>
        </w:tc>
        <w:tc>
          <w:tcPr>
            <w:tcW w:w="2223" w:type="dxa"/>
            <w:tcBorders>
              <w:top w:val="nil"/>
            </w:tcBorders>
          </w:tcPr>
          <w:p w14:paraId="57197701" w14:textId="77777777" w:rsidR="00D130FB" w:rsidRDefault="00D130FB" w:rsidP="00DE5BBB"/>
        </w:tc>
      </w:tr>
      <w:tr w:rsidR="00D130FB" w:rsidRPr="00E36AF8" w14:paraId="4F8D3EEA" w14:textId="77777777" w:rsidTr="74F33D3A">
        <w:trPr>
          <w:jc w:val="center"/>
        </w:trPr>
        <w:tc>
          <w:tcPr>
            <w:tcW w:w="1116" w:type="dxa"/>
            <w:tcBorders>
              <w:top w:val="nil"/>
            </w:tcBorders>
          </w:tcPr>
          <w:p w14:paraId="59B1DD01" w14:textId="77777777" w:rsidR="00D130FB" w:rsidRDefault="00D130FB" w:rsidP="00DE5BBB">
            <w:pPr>
              <w:jc w:val="center"/>
            </w:pPr>
            <w:r>
              <w:t>3</w:t>
            </w:r>
          </w:p>
          <w:p w14:paraId="17785558" w14:textId="77777777" w:rsidR="00D130FB" w:rsidRDefault="00D130FB" w:rsidP="00DE5BBB">
            <w:pPr>
              <w:jc w:val="center"/>
            </w:pPr>
          </w:p>
          <w:p w14:paraId="7E6ECC9C" w14:textId="77777777" w:rsidR="00D130FB" w:rsidRPr="00E36AF8" w:rsidRDefault="00D130FB" w:rsidP="00DE5BBB">
            <w:pPr>
              <w:jc w:val="center"/>
            </w:pPr>
            <w:r>
              <w:t>3</w:t>
            </w:r>
            <w:r w:rsidRPr="00E36AF8">
              <w:t xml:space="preserve"> hours</w:t>
            </w:r>
          </w:p>
        </w:tc>
        <w:tc>
          <w:tcPr>
            <w:tcW w:w="4283" w:type="dxa"/>
            <w:tcBorders>
              <w:top w:val="nil"/>
            </w:tcBorders>
          </w:tcPr>
          <w:p w14:paraId="7BAC6CFC" w14:textId="41FFFFB3" w:rsidR="00D130FB" w:rsidRPr="009343A6" w:rsidRDefault="001504A3" w:rsidP="001504A3">
            <w:pPr>
              <w:pStyle w:val="Normalheadingred"/>
              <w:rPr>
                <w:rFonts w:cs="Arial"/>
                <w:szCs w:val="22"/>
                <w:lang w:eastAsia="en-GB"/>
              </w:rPr>
            </w:pPr>
            <w:r w:rsidRPr="009343A6">
              <w:rPr>
                <w:szCs w:val="22"/>
              </w:rPr>
              <w:t>1.1</w:t>
            </w:r>
            <w:r w:rsidRPr="009343A6">
              <w:rPr>
                <w:color w:val="000000" w:themeColor="text1"/>
                <w:szCs w:val="22"/>
              </w:rPr>
              <w:t xml:space="preserve"> </w:t>
            </w:r>
            <w:r w:rsidR="003F5F00" w:rsidRPr="009343A6">
              <w:rPr>
                <w:rFonts w:cs="Arial"/>
                <w:color w:val="000000" w:themeColor="text1"/>
                <w:szCs w:val="22"/>
                <w:lang w:eastAsia="en-GB"/>
              </w:rPr>
              <w:t>Construction legislation and regulations</w:t>
            </w:r>
            <w:r w:rsidR="00D130FB" w:rsidRPr="009343A6">
              <w:rPr>
                <w:rFonts w:cs="Arial"/>
                <w:color w:val="000000" w:themeColor="text1"/>
                <w:szCs w:val="22"/>
                <w:lang w:eastAsia="en-GB"/>
              </w:rPr>
              <w:t xml:space="preserve"> </w:t>
            </w:r>
          </w:p>
          <w:p w14:paraId="20DE0A8B" w14:textId="58B81297" w:rsidR="00D130FB" w:rsidRPr="009343A6" w:rsidRDefault="00A54842" w:rsidP="00A54842">
            <w:pPr>
              <w:rPr>
                <w:szCs w:val="22"/>
              </w:rPr>
            </w:pPr>
            <w:r w:rsidRPr="009343A6">
              <w:rPr>
                <w:szCs w:val="22"/>
              </w:rPr>
              <w:t>By the end of the session, learners should be able to:</w:t>
            </w:r>
          </w:p>
          <w:p w14:paraId="014727E1" w14:textId="075CB507" w:rsidR="00D130FB" w:rsidRPr="009343A6" w:rsidRDefault="00A54842" w:rsidP="00373713">
            <w:pPr>
              <w:pStyle w:val="Normalbulletlist"/>
            </w:pPr>
            <w:r w:rsidRPr="009343A6">
              <w:lastRenderedPageBreak/>
              <w:t>o</w:t>
            </w:r>
            <w:r w:rsidR="00D130FB" w:rsidRPr="009343A6">
              <w:t>btain information related to welfare responsibilities on</w:t>
            </w:r>
            <w:r w:rsidR="001504A3" w:rsidRPr="009343A6">
              <w:t xml:space="preserve"> </w:t>
            </w:r>
            <w:r w:rsidR="00D130FB" w:rsidRPr="009343A6">
              <w:t>site</w:t>
            </w:r>
          </w:p>
          <w:p w14:paraId="21D18AC1" w14:textId="76B6D73E" w:rsidR="00D130FB" w:rsidRPr="009343A6" w:rsidRDefault="00A54842" w:rsidP="00373713">
            <w:pPr>
              <w:pStyle w:val="Normalbulletlist"/>
            </w:pPr>
            <w:r w:rsidRPr="009343A6">
              <w:t>understand t</w:t>
            </w:r>
            <w:r w:rsidR="00D130FB" w:rsidRPr="009343A6">
              <w:t>he implications of not obeying legislatio</w:t>
            </w:r>
            <w:r w:rsidR="004F2A33" w:rsidRPr="009343A6">
              <w:t>n</w:t>
            </w:r>
          </w:p>
          <w:p w14:paraId="7EC4C170" w14:textId="2FB2E458" w:rsidR="00D130FB" w:rsidRPr="009343A6" w:rsidRDefault="00A54842" w:rsidP="00373713">
            <w:pPr>
              <w:pStyle w:val="Normalbulletlist"/>
            </w:pPr>
            <w:r w:rsidRPr="009343A6">
              <w:t>understand t</w:t>
            </w:r>
            <w:r w:rsidR="00D130FB" w:rsidRPr="009343A6">
              <w:t>he difference between statutory and non-statutory legislation</w:t>
            </w:r>
          </w:p>
          <w:p w14:paraId="5D3DDB49" w14:textId="405F8803" w:rsidR="00D130FB" w:rsidRPr="009343A6" w:rsidRDefault="00A54842" w:rsidP="00373713">
            <w:pPr>
              <w:pStyle w:val="Normalbulletlist"/>
            </w:pPr>
            <w:r w:rsidRPr="009343A6">
              <w:t>appreciate the r</w:t>
            </w:r>
            <w:r w:rsidR="00D130FB" w:rsidRPr="009343A6">
              <w:t xml:space="preserve">egulations and overarching guidance </w:t>
            </w:r>
            <w:r w:rsidRPr="009343A6">
              <w:t>that is specific</w:t>
            </w:r>
            <w:r w:rsidR="00D130FB" w:rsidRPr="009343A6">
              <w:t xml:space="preserve"> </w:t>
            </w:r>
            <w:r w:rsidRPr="009343A6">
              <w:t>to</w:t>
            </w:r>
            <w:r w:rsidR="00D130FB" w:rsidRPr="009343A6">
              <w:t xml:space="preserve"> the sector</w:t>
            </w:r>
            <w:r w:rsidR="001504A3" w:rsidRPr="009343A6">
              <w:t>.</w:t>
            </w:r>
          </w:p>
          <w:p w14:paraId="12DF7F6A" w14:textId="77777777" w:rsidR="00D130FB" w:rsidRDefault="00D130FB" w:rsidP="00DE5BBB">
            <w:pPr>
              <w:autoSpaceDE w:val="0"/>
              <w:autoSpaceDN w:val="0"/>
              <w:adjustRightInd w:val="0"/>
              <w:spacing w:before="0" w:after="0" w:line="240" w:lineRule="auto"/>
              <w:rPr>
                <w:rFonts w:cs="Arial"/>
                <w:szCs w:val="22"/>
                <w:lang w:eastAsia="en-GB"/>
              </w:rPr>
            </w:pPr>
          </w:p>
          <w:p w14:paraId="2327CBA5" w14:textId="77777777" w:rsidR="00575B25" w:rsidRPr="003B63BF" w:rsidRDefault="00575B25" w:rsidP="00575B25">
            <w:pPr>
              <w:autoSpaceDE w:val="0"/>
              <w:autoSpaceDN w:val="0"/>
              <w:adjustRightInd w:val="0"/>
              <w:spacing w:before="0" w:after="0" w:line="240" w:lineRule="auto"/>
              <w:rPr>
                <w:rFonts w:cs="Arial"/>
                <w:szCs w:val="22"/>
                <w:lang w:eastAsia="en-GB"/>
              </w:rPr>
            </w:pPr>
            <w:r w:rsidRPr="00575B25">
              <w:t xml:space="preserve">(Skills: </w:t>
            </w:r>
            <w:r w:rsidRPr="00575B25">
              <w:rPr>
                <w:rFonts w:cs="Arial"/>
                <w:szCs w:val="22"/>
                <w:lang w:eastAsia="en-GB"/>
              </w:rPr>
              <w:t>CSB, EC5)</w:t>
            </w:r>
          </w:p>
          <w:p w14:paraId="29126FD7" w14:textId="77777777" w:rsidR="00575B25" w:rsidRPr="009343A6" w:rsidRDefault="00575B25" w:rsidP="00DE5BBB">
            <w:pPr>
              <w:autoSpaceDE w:val="0"/>
              <w:autoSpaceDN w:val="0"/>
              <w:adjustRightInd w:val="0"/>
              <w:spacing w:before="0" w:after="0" w:line="240" w:lineRule="auto"/>
              <w:rPr>
                <w:rFonts w:cs="Arial"/>
                <w:szCs w:val="22"/>
                <w:lang w:eastAsia="en-GB"/>
              </w:rPr>
            </w:pPr>
          </w:p>
        </w:tc>
        <w:tc>
          <w:tcPr>
            <w:tcW w:w="6893" w:type="dxa"/>
            <w:tcBorders>
              <w:top w:val="nil"/>
            </w:tcBorders>
          </w:tcPr>
          <w:p w14:paraId="535DB94E" w14:textId="0FEF2396" w:rsidR="00D130FB" w:rsidRPr="001504A3" w:rsidRDefault="00D130FB" w:rsidP="001504A3">
            <w:pPr>
              <w:pStyle w:val="Normalheadingred"/>
              <w:rPr>
                <w:color w:val="00B0F0"/>
              </w:rPr>
            </w:pPr>
            <w:r w:rsidRPr="00E36AF8">
              <w:lastRenderedPageBreak/>
              <w:t>Activities</w:t>
            </w:r>
          </w:p>
          <w:p w14:paraId="4D9AD73A" w14:textId="77777777" w:rsidR="00D130FB" w:rsidRDefault="00D130FB" w:rsidP="00DE5BBB">
            <w:pPr>
              <w:pStyle w:val="Normalbulletlist"/>
              <w:rPr>
                <w:rFonts w:cs="Arial"/>
                <w:szCs w:val="22"/>
              </w:rPr>
            </w:pPr>
            <w:r w:rsidRPr="007718EF">
              <w:rPr>
                <w:rFonts w:cs="Arial"/>
                <w:szCs w:val="22"/>
              </w:rPr>
              <w:t>Facilitate classroom discussion.</w:t>
            </w:r>
          </w:p>
          <w:p w14:paraId="483FA981" w14:textId="5991BD93" w:rsidR="00D130FB" w:rsidRDefault="004B1EF5" w:rsidP="00DE5BBB">
            <w:pPr>
              <w:pStyle w:val="Normalbulletlist"/>
              <w:rPr>
                <w:rFonts w:cs="Arial"/>
                <w:szCs w:val="22"/>
              </w:rPr>
            </w:pPr>
            <w:r>
              <w:rPr>
                <w:rFonts w:cs="Arial"/>
                <w:szCs w:val="22"/>
              </w:rPr>
              <w:t>Recap</w:t>
            </w:r>
            <w:r w:rsidR="00346605">
              <w:rPr>
                <w:rFonts w:cs="Arial"/>
                <w:b/>
                <w:bCs w:val="0"/>
                <w:szCs w:val="22"/>
              </w:rPr>
              <w:t xml:space="preserve"> </w:t>
            </w:r>
            <w:r w:rsidR="00D130FB" w:rsidRPr="00257669">
              <w:rPr>
                <w:rFonts w:cs="Arial"/>
                <w:b/>
                <w:bCs w:val="0"/>
                <w:szCs w:val="22"/>
              </w:rPr>
              <w:t xml:space="preserve">PowerPoint </w:t>
            </w:r>
            <w:r>
              <w:rPr>
                <w:rFonts w:cs="Arial"/>
                <w:b/>
                <w:bCs w:val="0"/>
                <w:szCs w:val="22"/>
              </w:rPr>
              <w:t>1</w:t>
            </w:r>
          </w:p>
          <w:p w14:paraId="0FC8B995" w14:textId="4722854C" w:rsidR="00257669" w:rsidRDefault="00257669" w:rsidP="00DE5BBB">
            <w:pPr>
              <w:pStyle w:val="Normalbulletlist"/>
              <w:rPr>
                <w:rFonts w:cs="Arial"/>
                <w:szCs w:val="22"/>
              </w:rPr>
            </w:pPr>
            <w:r>
              <w:rPr>
                <w:rFonts w:cs="Arial"/>
                <w:szCs w:val="22"/>
              </w:rPr>
              <w:t xml:space="preserve">Review </w:t>
            </w:r>
            <w:r>
              <w:rPr>
                <w:rFonts w:cs="Arial"/>
                <w:b/>
                <w:bCs w:val="0"/>
                <w:szCs w:val="22"/>
              </w:rPr>
              <w:t>Worksheet 1</w:t>
            </w:r>
          </w:p>
          <w:p w14:paraId="3F853BAF" w14:textId="2BF1A6EB" w:rsidR="00257669" w:rsidRPr="007718EF" w:rsidRDefault="00257669" w:rsidP="00DE5BBB">
            <w:pPr>
              <w:pStyle w:val="Normalbulletlist"/>
              <w:rPr>
                <w:rFonts w:cs="Arial"/>
                <w:szCs w:val="22"/>
              </w:rPr>
            </w:pPr>
            <w:r>
              <w:rPr>
                <w:rFonts w:cs="Arial"/>
                <w:szCs w:val="22"/>
              </w:rPr>
              <w:lastRenderedPageBreak/>
              <w:t>View video, ‘Turni</w:t>
            </w:r>
            <w:r w:rsidR="00A54842">
              <w:rPr>
                <w:rFonts w:cs="Arial"/>
                <w:szCs w:val="22"/>
              </w:rPr>
              <w:t>n</w:t>
            </w:r>
            <w:r>
              <w:rPr>
                <w:rFonts w:cs="Arial"/>
                <w:szCs w:val="22"/>
              </w:rPr>
              <w:t>g concern into action’</w:t>
            </w:r>
            <w:r w:rsidR="00A46F6E">
              <w:rPr>
                <w:rFonts w:cs="Arial"/>
                <w:szCs w:val="22"/>
              </w:rPr>
              <w:t>.</w:t>
            </w:r>
          </w:p>
          <w:p w14:paraId="1055B092" w14:textId="77777777" w:rsidR="00D130FB" w:rsidRPr="00E36AF8" w:rsidRDefault="00D130FB" w:rsidP="00DE5BBB">
            <w:pPr>
              <w:pStyle w:val="Normalbulletlist"/>
              <w:numPr>
                <w:ilvl w:val="0"/>
                <w:numId w:val="0"/>
              </w:numPr>
              <w:ind w:left="284"/>
            </w:pPr>
          </w:p>
          <w:p w14:paraId="42638AE2" w14:textId="6434E21E" w:rsidR="00D130FB" w:rsidRPr="00E36AF8" w:rsidRDefault="00D130FB" w:rsidP="00DE5BBB">
            <w:pPr>
              <w:pStyle w:val="Normalheadingred"/>
            </w:pPr>
            <w:r w:rsidRPr="00E36AF8">
              <w:t>Resources</w:t>
            </w:r>
          </w:p>
          <w:p w14:paraId="7FD3E2A1" w14:textId="462A6EBC" w:rsidR="00D130FB" w:rsidRDefault="00D130FB" w:rsidP="00DE5BBB">
            <w:pPr>
              <w:pStyle w:val="Normalbulletlist"/>
              <w:rPr>
                <w:b/>
              </w:rPr>
            </w:pPr>
            <w:r w:rsidRPr="00E36AF8">
              <w:rPr>
                <w:b/>
              </w:rPr>
              <w:t>PowerPoint 1</w:t>
            </w:r>
          </w:p>
          <w:p w14:paraId="7EAA3538" w14:textId="64E703C7" w:rsidR="00D130FB" w:rsidRPr="00227255" w:rsidRDefault="00D130FB" w:rsidP="00DE5BBB">
            <w:pPr>
              <w:pStyle w:val="Normalbulletlist"/>
              <w:rPr>
                <w:bCs w:val="0"/>
              </w:rPr>
            </w:pPr>
            <w:r w:rsidRPr="00E36AF8">
              <w:rPr>
                <w:b/>
              </w:rPr>
              <w:t>Worksheet 1</w:t>
            </w:r>
            <w:r>
              <w:rPr>
                <w:b/>
              </w:rPr>
              <w:t xml:space="preserve"> </w:t>
            </w:r>
          </w:p>
          <w:p w14:paraId="62C89390" w14:textId="7576416F" w:rsidR="00D130FB" w:rsidRPr="00257669" w:rsidRDefault="00D130FB" w:rsidP="00DE5BBB">
            <w:pPr>
              <w:pStyle w:val="Normalbulletlist"/>
              <w:rPr>
                <w:bCs w:val="0"/>
              </w:rPr>
            </w:pPr>
            <w:r w:rsidRPr="00257669">
              <w:rPr>
                <w:bCs w:val="0"/>
              </w:rPr>
              <w:t>Video</w:t>
            </w:r>
            <w:r w:rsidR="00257669" w:rsidRPr="00257669">
              <w:rPr>
                <w:bCs w:val="0"/>
              </w:rPr>
              <w:t>:</w:t>
            </w:r>
            <w:r w:rsidRPr="00257669">
              <w:rPr>
                <w:bCs w:val="0"/>
              </w:rPr>
              <w:t xml:space="preserve"> </w:t>
            </w:r>
            <w:r w:rsidR="00A46F6E">
              <w:rPr>
                <w:bCs w:val="0"/>
              </w:rPr>
              <w:t>‘</w:t>
            </w:r>
            <w:r w:rsidRPr="00257669">
              <w:rPr>
                <w:bCs w:val="0"/>
              </w:rPr>
              <w:t xml:space="preserve">Turning </w:t>
            </w:r>
            <w:r w:rsidR="00A46F6E">
              <w:rPr>
                <w:bCs w:val="0"/>
              </w:rPr>
              <w:t>c</w:t>
            </w:r>
            <w:r w:rsidRPr="00257669">
              <w:rPr>
                <w:bCs w:val="0"/>
              </w:rPr>
              <w:t>oncern into action</w:t>
            </w:r>
            <w:r w:rsidR="00A46F6E">
              <w:rPr>
                <w:bCs w:val="0"/>
              </w:rPr>
              <w:t>’</w:t>
            </w:r>
            <w:r w:rsidRPr="00257669">
              <w:rPr>
                <w:bCs w:val="0"/>
              </w:rPr>
              <w:t xml:space="preserve">  </w:t>
            </w:r>
            <w:hyperlink r:id="rId17" w:history="1">
              <w:r w:rsidRPr="00257669">
                <w:rPr>
                  <w:rStyle w:val="Hyperlink"/>
                  <w:bCs w:val="0"/>
                </w:rPr>
                <w:t>https://www.hse.gov.uk/construction/resources/turning-concern-into-action.htm</w:t>
              </w:r>
            </w:hyperlink>
          </w:p>
          <w:p w14:paraId="5E8D108F" w14:textId="49D43562" w:rsidR="00D130FB" w:rsidRPr="00E36AF8" w:rsidRDefault="00D130FB" w:rsidP="00A46F6E">
            <w:pPr>
              <w:pStyle w:val="Normalbulletlist"/>
              <w:numPr>
                <w:ilvl w:val="0"/>
                <w:numId w:val="0"/>
              </w:numPr>
              <w:ind w:left="284"/>
            </w:pPr>
          </w:p>
        </w:tc>
        <w:tc>
          <w:tcPr>
            <w:tcW w:w="2223" w:type="dxa"/>
            <w:tcBorders>
              <w:top w:val="nil"/>
            </w:tcBorders>
          </w:tcPr>
          <w:p w14:paraId="64C131A3" w14:textId="77777777" w:rsidR="00D130FB" w:rsidRDefault="00D130FB" w:rsidP="00DE5BBB">
            <w:r>
              <w:lastRenderedPageBreak/>
              <w:t xml:space="preserve">Oral questioning </w:t>
            </w:r>
          </w:p>
          <w:p w14:paraId="629A256F" w14:textId="3022E32B" w:rsidR="00D130FB" w:rsidRDefault="00A54842" w:rsidP="00DE5BBB">
            <w:r>
              <w:t xml:space="preserve">Review of </w:t>
            </w:r>
            <w:r w:rsidR="00D130FB">
              <w:t>Worksheet 1</w:t>
            </w:r>
          </w:p>
          <w:p w14:paraId="4E9B10C1" w14:textId="3BBD5F13" w:rsidR="00D130FB" w:rsidRDefault="00D130FB" w:rsidP="00DE5BBB">
            <w:r>
              <w:lastRenderedPageBreak/>
              <w:t>Feedback on Worksheet 1</w:t>
            </w:r>
          </w:p>
          <w:p w14:paraId="2DDE9880" w14:textId="77777777" w:rsidR="00D130FB" w:rsidRDefault="00D130FB" w:rsidP="001504A3">
            <w:pPr>
              <w:pStyle w:val="Normalheadingred"/>
            </w:pPr>
          </w:p>
        </w:tc>
      </w:tr>
      <w:tr w:rsidR="00D130FB" w:rsidRPr="00E36AF8" w14:paraId="0CF926BF" w14:textId="77777777" w:rsidTr="74F33D3A">
        <w:trPr>
          <w:jc w:val="center"/>
        </w:trPr>
        <w:tc>
          <w:tcPr>
            <w:tcW w:w="1116" w:type="dxa"/>
            <w:tcBorders>
              <w:top w:val="nil"/>
            </w:tcBorders>
          </w:tcPr>
          <w:p w14:paraId="78B37DBB" w14:textId="77777777" w:rsidR="00D130FB" w:rsidRPr="00FD1BBA" w:rsidRDefault="00D130FB" w:rsidP="00DE5BBB">
            <w:pPr>
              <w:jc w:val="center"/>
              <w:rPr>
                <w:color w:val="000000" w:themeColor="text1"/>
              </w:rPr>
            </w:pPr>
            <w:r w:rsidRPr="00FD1BBA">
              <w:rPr>
                <w:color w:val="000000" w:themeColor="text1"/>
              </w:rPr>
              <w:lastRenderedPageBreak/>
              <w:t>4</w:t>
            </w:r>
          </w:p>
          <w:p w14:paraId="18EB7043" w14:textId="77777777" w:rsidR="00D130FB" w:rsidRPr="00FD1BBA" w:rsidRDefault="00D130FB" w:rsidP="00DE5BBB">
            <w:pPr>
              <w:jc w:val="center"/>
              <w:rPr>
                <w:color w:val="000000" w:themeColor="text1"/>
              </w:rPr>
            </w:pPr>
          </w:p>
          <w:p w14:paraId="1B3E8199" w14:textId="77777777" w:rsidR="00D130FB" w:rsidRPr="001504A3" w:rsidRDefault="00D130FB" w:rsidP="00DE5BBB">
            <w:pPr>
              <w:jc w:val="center"/>
              <w:rPr>
                <w:color w:val="FF0000"/>
              </w:rPr>
            </w:pPr>
            <w:r w:rsidRPr="00FD1BBA">
              <w:rPr>
                <w:color w:val="000000" w:themeColor="text1"/>
              </w:rPr>
              <w:t>3 hours</w:t>
            </w:r>
          </w:p>
        </w:tc>
        <w:tc>
          <w:tcPr>
            <w:tcW w:w="4283" w:type="dxa"/>
            <w:tcBorders>
              <w:top w:val="nil"/>
            </w:tcBorders>
          </w:tcPr>
          <w:p w14:paraId="47FE9A75" w14:textId="08A917AE" w:rsidR="00D130FB" w:rsidRPr="009343A6" w:rsidRDefault="00FD1BBA" w:rsidP="00DE5BBB">
            <w:pPr>
              <w:autoSpaceDE w:val="0"/>
              <w:autoSpaceDN w:val="0"/>
              <w:adjustRightInd w:val="0"/>
              <w:spacing w:before="0" w:after="0" w:line="240" w:lineRule="auto"/>
              <w:rPr>
                <w:rFonts w:cs="Arial"/>
                <w:b/>
                <w:bCs/>
                <w:color w:val="FF0000"/>
                <w:szCs w:val="22"/>
                <w:lang w:eastAsia="en-GB"/>
              </w:rPr>
            </w:pPr>
            <w:r w:rsidRPr="009343A6">
              <w:rPr>
                <w:rFonts w:cs="Arial"/>
                <w:b/>
                <w:bCs/>
                <w:color w:val="000000" w:themeColor="text1"/>
                <w:szCs w:val="22"/>
                <w:lang w:eastAsia="en-GB"/>
              </w:rPr>
              <w:t>Tutor directed activity</w:t>
            </w:r>
          </w:p>
        </w:tc>
        <w:tc>
          <w:tcPr>
            <w:tcW w:w="6893" w:type="dxa"/>
            <w:tcBorders>
              <w:top w:val="nil"/>
            </w:tcBorders>
          </w:tcPr>
          <w:p w14:paraId="4C2F906E" w14:textId="77777777" w:rsidR="00083770" w:rsidRPr="001504A3" w:rsidRDefault="00083770" w:rsidP="00083770">
            <w:pPr>
              <w:pStyle w:val="Normalheadingred"/>
              <w:rPr>
                <w:color w:val="00B0F0"/>
              </w:rPr>
            </w:pPr>
            <w:r w:rsidRPr="00E36AF8">
              <w:t>Activities</w:t>
            </w:r>
          </w:p>
          <w:p w14:paraId="0D78461C" w14:textId="247171D4" w:rsidR="00D130FB" w:rsidRPr="009B744F" w:rsidRDefault="001554D8" w:rsidP="00373713">
            <w:pPr>
              <w:pStyle w:val="Normalbulletlist"/>
              <w:rPr>
                <w:b/>
              </w:rPr>
            </w:pPr>
            <w:r w:rsidRPr="001554D8">
              <w:t>Activit</w:t>
            </w:r>
            <w:r>
              <w:t>y sessions</w:t>
            </w:r>
            <w:r w:rsidRPr="001554D8">
              <w:t xml:space="preserve"> have been allowed for in this scheme of work for </w:t>
            </w:r>
            <w:r>
              <w:t xml:space="preserve">classroom </w:t>
            </w:r>
            <w:r w:rsidRPr="001554D8">
              <w:t xml:space="preserve">demonstrations, </w:t>
            </w:r>
            <w:r w:rsidR="009B46E8">
              <w:t xml:space="preserve">presentation of </w:t>
            </w:r>
            <w:r w:rsidRPr="001554D8">
              <w:t>video material, guest lectures</w:t>
            </w:r>
            <w:r w:rsidR="009B46E8">
              <w:t>, revision</w:t>
            </w:r>
            <w:r w:rsidRPr="001554D8">
              <w:t xml:space="preserve"> or other </w:t>
            </w:r>
            <w:r w:rsidR="009B744F">
              <w:t xml:space="preserve">learning </w:t>
            </w:r>
            <w:r w:rsidRPr="001554D8">
              <w:t>activities</w:t>
            </w:r>
            <w:r w:rsidR="009B46E8">
              <w:t xml:space="preserve"> </w:t>
            </w:r>
            <w:r w:rsidRPr="009B744F">
              <w:t>at the tutor’s discretion.</w:t>
            </w:r>
          </w:p>
        </w:tc>
        <w:tc>
          <w:tcPr>
            <w:tcW w:w="2223" w:type="dxa"/>
            <w:tcBorders>
              <w:top w:val="nil"/>
            </w:tcBorders>
          </w:tcPr>
          <w:p w14:paraId="5A265E36" w14:textId="77777777" w:rsidR="00D130FB" w:rsidRDefault="00D130FB" w:rsidP="00DE5BBB"/>
        </w:tc>
      </w:tr>
      <w:tr w:rsidR="00D130FB" w:rsidRPr="00E36AF8" w14:paraId="5FAE0541" w14:textId="77777777" w:rsidTr="74F33D3A">
        <w:trPr>
          <w:jc w:val="center"/>
        </w:trPr>
        <w:tc>
          <w:tcPr>
            <w:tcW w:w="1116" w:type="dxa"/>
          </w:tcPr>
          <w:p w14:paraId="4D501ACB" w14:textId="77777777" w:rsidR="00D130FB" w:rsidRPr="00E36AF8" w:rsidRDefault="00D130FB" w:rsidP="00DE5BBB">
            <w:pPr>
              <w:jc w:val="center"/>
            </w:pPr>
            <w:r>
              <w:t>5</w:t>
            </w:r>
          </w:p>
          <w:p w14:paraId="1520BA6F" w14:textId="77777777" w:rsidR="00D130FB" w:rsidRPr="00E36AF8" w:rsidRDefault="00D130FB" w:rsidP="00DE5BBB">
            <w:pPr>
              <w:jc w:val="center"/>
            </w:pPr>
          </w:p>
          <w:p w14:paraId="239D0240" w14:textId="77777777" w:rsidR="00D130FB" w:rsidRPr="00E36AF8" w:rsidRDefault="00D130FB" w:rsidP="00DE5BBB">
            <w:pPr>
              <w:jc w:val="center"/>
              <w:rPr>
                <w:b/>
              </w:rPr>
            </w:pPr>
            <w:r>
              <w:t>3</w:t>
            </w:r>
            <w:r w:rsidRPr="00E36AF8">
              <w:t xml:space="preserve"> hours</w:t>
            </w:r>
          </w:p>
        </w:tc>
        <w:tc>
          <w:tcPr>
            <w:tcW w:w="4283" w:type="dxa"/>
          </w:tcPr>
          <w:p w14:paraId="425A1A9E" w14:textId="55F6A3B6" w:rsidR="001504A3" w:rsidRPr="009343A6" w:rsidRDefault="00263C0E" w:rsidP="001504A3">
            <w:pPr>
              <w:pStyle w:val="Normalheadingred"/>
              <w:rPr>
                <w:color w:val="00B0F0"/>
                <w:szCs w:val="22"/>
              </w:rPr>
            </w:pPr>
            <w:r w:rsidRPr="009343A6">
              <w:rPr>
                <w:szCs w:val="22"/>
              </w:rPr>
              <w:t xml:space="preserve">1.2 </w:t>
            </w:r>
            <w:r w:rsidR="00D130FB" w:rsidRPr="009343A6">
              <w:rPr>
                <w:color w:val="000000" w:themeColor="text1"/>
                <w:szCs w:val="22"/>
              </w:rPr>
              <w:t>Public liability and employer’s liability</w:t>
            </w:r>
            <w:r w:rsidR="001504A3" w:rsidRPr="009343A6">
              <w:rPr>
                <w:color w:val="000000" w:themeColor="text1"/>
                <w:szCs w:val="22"/>
              </w:rPr>
              <w:t xml:space="preserve"> </w:t>
            </w:r>
          </w:p>
          <w:p w14:paraId="2533E93D" w14:textId="0CB27947" w:rsidR="00D130FB" w:rsidRPr="009343A6" w:rsidRDefault="00D130FB" w:rsidP="00DE5BBB">
            <w:pPr>
              <w:rPr>
                <w:szCs w:val="22"/>
              </w:rPr>
            </w:pPr>
            <w:r w:rsidRPr="009343A6">
              <w:rPr>
                <w:szCs w:val="22"/>
              </w:rPr>
              <w:t xml:space="preserve">By the end of the session, learners </w:t>
            </w:r>
            <w:r w:rsidR="00A46F6E" w:rsidRPr="009343A6">
              <w:rPr>
                <w:szCs w:val="22"/>
              </w:rPr>
              <w:t>should</w:t>
            </w:r>
            <w:r w:rsidRPr="009343A6">
              <w:rPr>
                <w:szCs w:val="22"/>
              </w:rPr>
              <w:t xml:space="preserve"> be able to:</w:t>
            </w:r>
          </w:p>
          <w:p w14:paraId="5387822E" w14:textId="77777777" w:rsidR="00D130FB" w:rsidRPr="009343A6" w:rsidRDefault="00D130FB" w:rsidP="00DE5BBB">
            <w:pPr>
              <w:pStyle w:val="Normalbulletlist"/>
              <w:rPr>
                <w:szCs w:val="22"/>
              </w:rPr>
            </w:pPr>
            <w:r w:rsidRPr="009343A6">
              <w:rPr>
                <w:szCs w:val="22"/>
              </w:rPr>
              <w:t>state what liability means</w:t>
            </w:r>
          </w:p>
          <w:p w14:paraId="109A0152" w14:textId="35E3618D" w:rsidR="00D130FB" w:rsidRPr="009343A6" w:rsidRDefault="00D130FB" w:rsidP="00DE5BBB">
            <w:pPr>
              <w:pStyle w:val="Normalbulletlist"/>
              <w:rPr>
                <w:szCs w:val="22"/>
              </w:rPr>
            </w:pPr>
            <w:r w:rsidRPr="009343A6">
              <w:rPr>
                <w:szCs w:val="22"/>
                <w:lang w:val="en-US"/>
              </w:rPr>
              <w:t xml:space="preserve">understand </w:t>
            </w:r>
            <w:r w:rsidRPr="009343A6">
              <w:rPr>
                <w:szCs w:val="22"/>
              </w:rPr>
              <w:t>the difference between employer and public liability</w:t>
            </w:r>
          </w:p>
          <w:p w14:paraId="7F315BC3" w14:textId="77777777" w:rsidR="00D130FB" w:rsidRPr="009343A6" w:rsidRDefault="00D130FB" w:rsidP="00DE5BBB">
            <w:pPr>
              <w:pStyle w:val="Normalbulletlist"/>
              <w:rPr>
                <w:szCs w:val="22"/>
              </w:rPr>
            </w:pPr>
            <w:r w:rsidRPr="009343A6">
              <w:rPr>
                <w:szCs w:val="22"/>
              </w:rPr>
              <w:t>identify the implications of public liability</w:t>
            </w:r>
          </w:p>
          <w:p w14:paraId="239A31CA" w14:textId="7DD66F1E" w:rsidR="00D130FB" w:rsidRDefault="00D130FB" w:rsidP="00DE5BBB">
            <w:pPr>
              <w:pStyle w:val="Normalbulletlist"/>
              <w:rPr>
                <w:szCs w:val="22"/>
              </w:rPr>
            </w:pPr>
            <w:r w:rsidRPr="009343A6">
              <w:rPr>
                <w:szCs w:val="22"/>
              </w:rPr>
              <w:lastRenderedPageBreak/>
              <w:t xml:space="preserve">identify the implications </w:t>
            </w:r>
            <w:r w:rsidR="00CF6987" w:rsidRPr="009343A6">
              <w:rPr>
                <w:szCs w:val="22"/>
              </w:rPr>
              <w:t xml:space="preserve">in terms of </w:t>
            </w:r>
            <w:r w:rsidRPr="009343A6">
              <w:rPr>
                <w:szCs w:val="22"/>
              </w:rPr>
              <w:t>employee and public injury</w:t>
            </w:r>
            <w:r w:rsidR="00A46F6E" w:rsidRPr="009343A6">
              <w:rPr>
                <w:szCs w:val="22"/>
              </w:rPr>
              <w:t>.</w:t>
            </w:r>
          </w:p>
          <w:p w14:paraId="7617D581" w14:textId="77777777" w:rsidR="00575B25" w:rsidRDefault="00575B25" w:rsidP="00575B25">
            <w:pPr>
              <w:pStyle w:val="Normalbulletlist"/>
              <w:numPr>
                <w:ilvl w:val="0"/>
                <w:numId w:val="0"/>
              </w:numPr>
              <w:rPr>
                <w:szCs w:val="22"/>
              </w:rPr>
            </w:pPr>
          </w:p>
          <w:p w14:paraId="7F213362" w14:textId="28DBD766" w:rsidR="00575B25" w:rsidRPr="009343A6" w:rsidRDefault="00575B25" w:rsidP="00575B25">
            <w:pPr>
              <w:pStyle w:val="Normalbulletlist"/>
              <w:numPr>
                <w:ilvl w:val="0"/>
                <w:numId w:val="0"/>
              </w:numPr>
              <w:rPr>
                <w:szCs w:val="22"/>
              </w:rPr>
            </w:pPr>
            <w:r>
              <w:rPr>
                <w:szCs w:val="22"/>
              </w:rPr>
              <w:t>(Skills: EC5)</w:t>
            </w:r>
          </w:p>
          <w:p w14:paraId="638DE789" w14:textId="77777777" w:rsidR="00263C0E" w:rsidRPr="009343A6" w:rsidRDefault="00263C0E" w:rsidP="00263C0E">
            <w:pPr>
              <w:pStyle w:val="Normalheadingred"/>
              <w:rPr>
                <w:szCs w:val="22"/>
              </w:rPr>
            </w:pPr>
          </w:p>
          <w:p w14:paraId="6D74E63A" w14:textId="05FD5AB8" w:rsidR="00D130FB" w:rsidRPr="009343A6" w:rsidRDefault="00263C0E" w:rsidP="00263C0E">
            <w:pPr>
              <w:pStyle w:val="Normalheadingred"/>
              <w:rPr>
                <w:szCs w:val="22"/>
              </w:rPr>
            </w:pPr>
            <w:r w:rsidRPr="009343A6">
              <w:rPr>
                <w:szCs w:val="22"/>
              </w:rPr>
              <w:t xml:space="preserve">1.3 </w:t>
            </w:r>
            <w:r w:rsidR="00D130FB" w:rsidRPr="009343A6">
              <w:rPr>
                <w:color w:val="000000" w:themeColor="text1"/>
                <w:szCs w:val="22"/>
              </w:rPr>
              <w:t>Approved construction codes of practice</w:t>
            </w:r>
          </w:p>
          <w:p w14:paraId="38B122BA" w14:textId="3DD89337" w:rsidR="00D130FB" w:rsidRPr="009343A6" w:rsidRDefault="00D130FB" w:rsidP="00DE5BBB">
            <w:pPr>
              <w:rPr>
                <w:szCs w:val="22"/>
              </w:rPr>
            </w:pPr>
            <w:r w:rsidRPr="009343A6">
              <w:rPr>
                <w:szCs w:val="22"/>
              </w:rPr>
              <w:t xml:space="preserve">By the end of the session, learners </w:t>
            </w:r>
            <w:r w:rsidR="00335A1F" w:rsidRPr="009343A6">
              <w:rPr>
                <w:szCs w:val="22"/>
              </w:rPr>
              <w:t>should</w:t>
            </w:r>
            <w:r w:rsidRPr="009343A6">
              <w:rPr>
                <w:szCs w:val="22"/>
              </w:rPr>
              <w:t xml:space="preserve"> be able to:</w:t>
            </w:r>
          </w:p>
          <w:p w14:paraId="7E8E0385" w14:textId="31E3A635" w:rsidR="00D130FB" w:rsidRPr="009343A6" w:rsidRDefault="00D130FB" w:rsidP="00DE5BBB">
            <w:pPr>
              <w:pStyle w:val="Normalbulletlist"/>
              <w:rPr>
                <w:szCs w:val="22"/>
              </w:rPr>
            </w:pPr>
            <w:r w:rsidRPr="009343A6">
              <w:rPr>
                <w:szCs w:val="22"/>
              </w:rPr>
              <w:t>state the reason for Approved Codes of Practice (ACOP</w:t>
            </w:r>
            <w:r w:rsidR="00335A1F" w:rsidRPr="009343A6">
              <w:rPr>
                <w:szCs w:val="22"/>
              </w:rPr>
              <w:t>s</w:t>
            </w:r>
            <w:r w:rsidRPr="009343A6">
              <w:rPr>
                <w:szCs w:val="22"/>
              </w:rPr>
              <w:t>)</w:t>
            </w:r>
          </w:p>
          <w:p w14:paraId="292A103C" w14:textId="1BF7E2D4" w:rsidR="00D130FB" w:rsidRPr="009343A6" w:rsidRDefault="00D130FB" w:rsidP="00DE5BBB">
            <w:pPr>
              <w:pStyle w:val="Normalbulletlist"/>
              <w:rPr>
                <w:szCs w:val="22"/>
              </w:rPr>
            </w:pPr>
            <w:r w:rsidRPr="009343A6">
              <w:rPr>
                <w:szCs w:val="22"/>
              </w:rPr>
              <w:t>understand where ACOP</w:t>
            </w:r>
            <w:r w:rsidR="00335A1F" w:rsidRPr="009343A6">
              <w:rPr>
                <w:szCs w:val="22"/>
              </w:rPr>
              <w:t>s</w:t>
            </w:r>
            <w:r w:rsidRPr="009343A6">
              <w:rPr>
                <w:szCs w:val="22"/>
              </w:rPr>
              <w:t xml:space="preserve"> sit in the hierarchy of the law</w:t>
            </w:r>
          </w:p>
          <w:p w14:paraId="4DBD9EA5" w14:textId="0FC5A2AE" w:rsidR="00D130FB" w:rsidRPr="009343A6" w:rsidRDefault="00D130FB" w:rsidP="00DE5BBB">
            <w:pPr>
              <w:pStyle w:val="Normalbulletlist"/>
              <w:rPr>
                <w:szCs w:val="22"/>
              </w:rPr>
            </w:pPr>
            <w:r w:rsidRPr="009343A6">
              <w:rPr>
                <w:szCs w:val="22"/>
              </w:rPr>
              <w:t>identify various types of ACOP relating to the construction industry</w:t>
            </w:r>
          </w:p>
          <w:p w14:paraId="67614DF5" w14:textId="77777777" w:rsidR="00D130FB" w:rsidRDefault="00335A1F" w:rsidP="00DE5BBB">
            <w:pPr>
              <w:pStyle w:val="Normalbulletlist"/>
              <w:rPr>
                <w:szCs w:val="22"/>
              </w:rPr>
            </w:pPr>
            <w:r w:rsidRPr="009343A6">
              <w:rPr>
                <w:szCs w:val="22"/>
              </w:rPr>
              <w:t>understand</w:t>
            </w:r>
            <w:r w:rsidR="00D130FB" w:rsidRPr="009343A6">
              <w:rPr>
                <w:szCs w:val="22"/>
              </w:rPr>
              <w:t xml:space="preserve"> where to obtain relevant ACOP</w:t>
            </w:r>
            <w:r w:rsidRPr="009343A6">
              <w:rPr>
                <w:szCs w:val="22"/>
              </w:rPr>
              <w:t>s.</w:t>
            </w:r>
          </w:p>
          <w:p w14:paraId="4ECC729C" w14:textId="77777777" w:rsidR="00373713" w:rsidRDefault="00373713" w:rsidP="00373713">
            <w:pPr>
              <w:pStyle w:val="Normalbulletlist"/>
              <w:numPr>
                <w:ilvl w:val="0"/>
                <w:numId w:val="0"/>
              </w:numPr>
              <w:ind w:left="284" w:hanging="284"/>
              <w:rPr>
                <w:szCs w:val="22"/>
              </w:rPr>
            </w:pPr>
          </w:p>
          <w:p w14:paraId="6BECF5D2" w14:textId="6953F40C" w:rsidR="00575B25" w:rsidRDefault="00575B25" w:rsidP="00373713">
            <w:pPr>
              <w:pStyle w:val="Normalbulletlist"/>
              <w:numPr>
                <w:ilvl w:val="0"/>
                <w:numId w:val="0"/>
              </w:numPr>
              <w:ind w:left="284" w:hanging="284"/>
              <w:rPr>
                <w:szCs w:val="22"/>
              </w:rPr>
            </w:pPr>
            <w:r>
              <w:rPr>
                <w:szCs w:val="22"/>
              </w:rPr>
              <w:t>(Skills: EC5)</w:t>
            </w:r>
          </w:p>
          <w:p w14:paraId="365852F5" w14:textId="77777777" w:rsidR="00373713" w:rsidRDefault="00373713" w:rsidP="00373713">
            <w:pPr>
              <w:pStyle w:val="Normalbulletlist"/>
              <w:numPr>
                <w:ilvl w:val="0"/>
                <w:numId w:val="0"/>
              </w:numPr>
              <w:ind w:left="284" w:hanging="284"/>
              <w:rPr>
                <w:szCs w:val="22"/>
              </w:rPr>
            </w:pPr>
          </w:p>
          <w:p w14:paraId="6625F9FE" w14:textId="77777777" w:rsidR="00373713" w:rsidRDefault="00373713" w:rsidP="00373713">
            <w:pPr>
              <w:pStyle w:val="Normalbulletlist"/>
              <w:numPr>
                <w:ilvl w:val="0"/>
                <w:numId w:val="0"/>
              </w:numPr>
              <w:ind w:left="284" w:hanging="284"/>
              <w:rPr>
                <w:szCs w:val="22"/>
              </w:rPr>
            </w:pPr>
          </w:p>
          <w:p w14:paraId="10395E78" w14:textId="77777777" w:rsidR="00373713" w:rsidRDefault="00373713" w:rsidP="00373713">
            <w:pPr>
              <w:pStyle w:val="Normalbulletlist"/>
              <w:numPr>
                <w:ilvl w:val="0"/>
                <w:numId w:val="0"/>
              </w:numPr>
              <w:ind w:left="284" w:hanging="284"/>
              <w:rPr>
                <w:szCs w:val="22"/>
              </w:rPr>
            </w:pPr>
          </w:p>
          <w:p w14:paraId="496C4187" w14:textId="59F467A7" w:rsidR="00373713" w:rsidRPr="00373713" w:rsidRDefault="00373713" w:rsidP="00373713">
            <w:pPr>
              <w:pStyle w:val="Normalbulletlist"/>
              <w:numPr>
                <w:ilvl w:val="0"/>
                <w:numId w:val="0"/>
              </w:numPr>
              <w:ind w:left="284" w:hanging="284"/>
              <w:rPr>
                <w:szCs w:val="22"/>
              </w:rPr>
            </w:pPr>
          </w:p>
        </w:tc>
        <w:tc>
          <w:tcPr>
            <w:tcW w:w="6893" w:type="dxa"/>
          </w:tcPr>
          <w:p w14:paraId="591AAB70" w14:textId="56F0DDA0" w:rsidR="00D130FB" w:rsidRPr="00E36AF8" w:rsidRDefault="00D130FB" w:rsidP="00DE5BBB">
            <w:pPr>
              <w:pStyle w:val="Normalheadingred"/>
            </w:pPr>
            <w:r w:rsidRPr="00E36AF8">
              <w:lastRenderedPageBreak/>
              <w:t>Activities</w:t>
            </w:r>
          </w:p>
          <w:p w14:paraId="17147EBA" w14:textId="77777777" w:rsidR="00D130FB" w:rsidRDefault="00D130FB" w:rsidP="00CF6C50">
            <w:pPr>
              <w:pStyle w:val="Normalbulletlist"/>
            </w:pPr>
            <w:r w:rsidRPr="007718EF">
              <w:t>Facilitate classroom discussion.</w:t>
            </w:r>
          </w:p>
          <w:p w14:paraId="084E53A8" w14:textId="190BF60C" w:rsidR="00D130FB" w:rsidRDefault="00D130FB" w:rsidP="00CF6C50">
            <w:pPr>
              <w:pStyle w:val="Normalbulletlist"/>
            </w:pPr>
            <w:r>
              <w:t xml:space="preserve">Deliver </w:t>
            </w:r>
            <w:r w:rsidRPr="00CF6987">
              <w:rPr>
                <w:b/>
                <w:bCs w:val="0"/>
              </w:rPr>
              <w:t>PowerPoint 2</w:t>
            </w:r>
            <w:r w:rsidR="009343A6">
              <w:t>:</w:t>
            </w:r>
            <w:r w:rsidR="0093742D">
              <w:t xml:space="preserve"> </w:t>
            </w:r>
            <w:r w:rsidR="0093742D" w:rsidRPr="00CF6987">
              <w:rPr>
                <w:b/>
                <w:bCs w:val="0"/>
              </w:rPr>
              <w:t>Public and employer</w:t>
            </w:r>
            <w:r w:rsidR="00E11481" w:rsidRPr="00CF6987">
              <w:rPr>
                <w:b/>
                <w:bCs w:val="0"/>
              </w:rPr>
              <w:t>’</w:t>
            </w:r>
            <w:r w:rsidR="0093742D" w:rsidRPr="00CF6987">
              <w:rPr>
                <w:b/>
                <w:bCs w:val="0"/>
              </w:rPr>
              <w:t>s liability</w:t>
            </w:r>
            <w:r w:rsidR="00293628" w:rsidRPr="00293628">
              <w:t xml:space="preserve"> </w:t>
            </w:r>
            <w:r w:rsidR="00293628">
              <w:t>and</w:t>
            </w:r>
            <w:r w:rsidR="00A46F6E">
              <w:t xml:space="preserve"> </w:t>
            </w:r>
            <w:r w:rsidR="00A46F6E" w:rsidRPr="00CF6987">
              <w:rPr>
                <w:b/>
                <w:bCs w:val="0"/>
              </w:rPr>
              <w:t>Power</w:t>
            </w:r>
            <w:r w:rsidR="009343A6">
              <w:rPr>
                <w:b/>
                <w:bCs w:val="0"/>
              </w:rPr>
              <w:t>P</w:t>
            </w:r>
            <w:r w:rsidR="00A46F6E" w:rsidRPr="00CF6987">
              <w:rPr>
                <w:b/>
                <w:bCs w:val="0"/>
              </w:rPr>
              <w:t>oint</w:t>
            </w:r>
            <w:r w:rsidR="00293628" w:rsidRPr="00CF6987">
              <w:rPr>
                <w:b/>
                <w:bCs w:val="0"/>
              </w:rPr>
              <w:t xml:space="preserve"> 3</w:t>
            </w:r>
            <w:r w:rsidR="009343A6">
              <w:t>:</w:t>
            </w:r>
            <w:r w:rsidR="0093742D">
              <w:t xml:space="preserve"> </w:t>
            </w:r>
            <w:r w:rsidR="0093742D" w:rsidRPr="00CF6987">
              <w:rPr>
                <w:b/>
                <w:bCs w:val="0"/>
              </w:rPr>
              <w:t>Codes of practice</w:t>
            </w:r>
            <w:r w:rsidR="0093742D">
              <w:t>.</w:t>
            </w:r>
          </w:p>
          <w:p w14:paraId="2FC595C4" w14:textId="7DAC566B" w:rsidR="00293628" w:rsidRPr="007718EF" w:rsidRDefault="00293628" w:rsidP="00CF6C50">
            <w:pPr>
              <w:pStyle w:val="Normalbulletlist"/>
            </w:pPr>
            <w:r>
              <w:t xml:space="preserve">Complete </w:t>
            </w:r>
            <w:r w:rsidRPr="00CF6987">
              <w:rPr>
                <w:b/>
                <w:bCs w:val="0"/>
              </w:rPr>
              <w:t>Worksheet 2</w:t>
            </w:r>
            <w:r w:rsidR="009343A6">
              <w:t>:</w:t>
            </w:r>
            <w:r w:rsidR="00D14847">
              <w:t xml:space="preserve"> </w:t>
            </w:r>
            <w:r w:rsidR="00D14847" w:rsidRPr="00CF6987">
              <w:rPr>
                <w:b/>
                <w:bCs w:val="0"/>
              </w:rPr>
              <w:t>Liability and consequences</w:t>
            </w:r>
            <w:r w:rsidR="00D14847" w:rsidRPr="00D14847">
              <w:t xml:space="preserve"> and</w:t>
            </w:r>
            <w:r w:rsidRPr="00D14847">
              <w:t xml:space="preserve"> </w:t>
            </w:r>
            <w:r w:rsidRPr="00CF6987">
              <w:rPr>
                <w:b/>
                <w:bCs w:val="0"/>
              </w:rPr>
              <w:t>Worksheet 3</w:t>
            </w:r>
            <w:r w:rsidR="009343A6">
              <w:t>:</w:t>
            </w:r>
            <w:r w:rsidR="00D14847">
              <w:t xml:space="preserve"> </w:t>
            </w:r>
            <w:r w:rsidR="00D14847" w:rsidRPr="00CF6987">
              <w:rPr>
                <w:b/>
                <w:bCs w:val="0"/>
              </w:rPr>
              <w:t>ACOPs wordsearch</w:t>
            </w:r>
            <w:r w:rsidR="008566A6">
              <w:t>.</w:t>
            </w:r>
          </w:p>
          <w:p w14:paraId="3FEBFC58" w14:textId="1FC10538" w:rsidR="00D130FB" w:rsidRDefault="00D130FB" w:rsidP="00CF6C50">
            <w:pPr>
              <w:pStyle w:val="Normalbulletlist"/>
            </w:pPr>
            <w:r w:rsidRPr="007718EF">
              <w:t xml:space="preserve">As a class, come up with a list of the different types of </w:t>
            </w:r>
            <w:r>
              <w:t>liability and codes of practice. Describe others relevant to the construction industry and explain why they are used.</w:t>
            </w:r>
          </w:p>
          <w:p w14:paraId="5B3C8B2B" w14:textId="77777777" w:rsidR="00D130FB" w:rsidRPr="00E36AF8" w:rsidRDefault="00D130FB" w:rsidP="00DE5BBB">
            <w:pPr>
              <w:pStyle w:val="Normalbulletlist"/>
              <w:numPr>
                <w:ilvl w:val="0"/>
                <w:numId w:val="0"/>
              </w:numPr>
              <w:ind w:left="284"/>
            </w:pPr>
          </w:p>
          <w:p w14:paraId="3CB3CA3C" w14:textId="2D3AB9F9" w:rsidR="00D130FB" w:rsidRPr="00E36AF8" w:rsidRDefault="00D130FB" w:rsidP="00DE5BBB">
            <w:pPr>
              <w:pStyle w:val="Normalheadingred"/>
            </w:pPr>
            <w:r w:rsidRPr="00E36AF8">
              <w:lastRenderedPageBreak/>
              <w:t>Resources</w:t>
            </w:r>
          </w:p>
          <w:p w14:paraId="0BD2E697" w14:textId="76B4142B" w:rsidR="00293628" w:rsidRPr="00CF6C50" w:rsidRDefault="00D130FB" w:rsidP="00CF6C50">
            <w:pPr>
              <w:pStyle w:val="Normalbulletlist"/>
              <w:rPr>
                <w:b/>
                <w:bCs w:val="0"/>
              </w:rPr>
            </w:pPr>
            <w:r w:rsidRPr="00CF6C50">
              <w:rPr>
                <w:b/>
                <w:bCs w:val="0"/>
              </w:rPr>
              <w:t xml:space="preserve">PowerPoint </w:t>
            </w:r>
            <w:r w:rsidRPr="00CF6C50">
              <w:rPr>
                <w:rFonts w:cs="Arial"/>
                <w:b/>
                <w:bCs w:val="0"/>
                <w:szCs w:val="22"/>
              </w:rPr>
              <w:t xml:space="preserve">2 </w:t>
            </w:r>
          </w:p>
          <w:p w14:paraId="7576BC30" w14:textId="52EB163D" w:rsidR="00293628" w:rsidRPr="00CF6C50" w:rsidRDefault="00293628" w:rsidP="00CF6C50">
            <w:pPr>
              <w:pStyle w:val="Normalbulletlist"/>
              <w:rPr>
                <w:b/>
                <w:bCs w:val="0"/>
              </w:rPr>
            </w:pPr>
            <w:r w:rsidRPr="00CF6C50">
              <w:rPr>
                <w:b/>
                <w:bCs w:val="0"/>
              </w:rPr>
              <w:t>Power</w:t>
            </w:r>
            <w:r w:rsidR="009343A6">
              <w:rPr>
                <w:b/>
                <w:bCs w:val="0"/>
              </w:rPr>
              <w:t>P</w:t>
            </w:r>
            <w:r w:rsidRPr="00CF6C50">
              <w:rPr>
                <w:b/>
                <w:bCs w:val="0"/>
              </w:rPr>
              <w:t>oint 3</w:t>
            </w:r>
          </w:p>
          <w:p w14:paraId="112EF7D5" w14:textId="50EACB41" w:rsidR="00293628" w:rsidRPr="00CF6C50" w:rsidRDefault="00D130FB" w:rsidP="00CF6C50">
            <w:pPr>
              <w:pStyle w:val="Normalbulletlist"/>
              <w:rPr>
                <w:rFonts w:cs="Arial"/>
                <w:b/>
                <w:bCs w:val="0"/>
                <w:szCs w:val="22"/>
              </w:rPr>
            </w:pPr>
            <w:r w:rsidRPr="00CF6C50">
              <w:rPr>
                <w:b/>
                <w:bCs w:val="0"/>
              </w:rPr>
              <w:t xml:space="preserve">Worksheet </w:t>
            </w:r>
            <w:r w:rsidRPr="00CF6C50">
              <w:rPr>
                <w:rFonts w:cs="Arial"/>
                <w:b/>
                <w:bCs w:val="0"/>
                <w:szCs w:val="22"/>
              </w:rPr>
              <w:t>2</w:t>
            </w:r>
            <w:r w:rsidR="00293628" w:rsidRPr="00CF6C50">
              <w:rPr>
                <w:rFonts w:cs="Arial"/>
                <w:b/>
                <w:bCs w:val="0"/>
                <w:szCs w:val="22"/>
              </w:rPr>
              <w:t xml:space="preserve"> </w:t>
            </w:r>
          </w:p>
          <w:p w14:paraId="4CAE63DA" w14:textId="2848D64A" w:rsidR="00D130FB" w:rsidRPr="00CF6C50" w:rsidRDefault="00293628" w:rsidP="00CF6C50">
            <w:pPr>
              <w:pStyle w:val="Normalbulletlist"/>
              <w:rPr>
                <w:b/>
                <w:bCs w:val="0"/>
              </w:rPr>
            </w:pPr>
            <w:r w:rsidRPr="00CF6C50">
              <w:rPr>
                <w:b/>
                <w:bCs w:val="0"/>
              </w:rPr>
              <w:t>Worksheet 3</w:t>
            </w:r>
            <w:r w:rsidR="00D130FB" w:rsidRPr="00CF6C50">
              <w:rPr>
                <w:b/>
                <w:bCs w:val="0"/>
              </w:rPr>
              <w:t xml:space="preserve"> </w:t>
            </w:r>
          </w:p>
          <w:p w14:paraId="0D518A29" w14:textId="77777777" w:rsidR="00CF6C50" w:rsidRPr="00227255" w:rsidRDefault="00CF6C50" w:rsidP="00CF6C50">
            <w:pPr>
              <w:pStyle w:val="Normalbulletlist"/>
              <w:numPr>
                <w:ilvl w:val="0"/>
                <w:numId w:val="0"/>
              </w:numPr>
              <w:ind w:left="284"/>
            </w:pPr>
          </w:p>
          <w:p w14:paraId="0B6F8CEE" w14:textId="77777777" w:rsidR="00D130FB" w:rsidRDefault="00D130FB" w:rsidP="00DE5BBB"/>
          <w:p w14:paraId="744BB61B" w14:textId="77777777" w:rsidR="00D130FB" w:rsidRPr="007E5CC3" w:rsidRDefault="00D130FB" w:rsidP="00DE5BBB">
            <w:pPr>
              <w:pStyle w:val="Normalheadingred"/>
            </w:pPr>
          </w:p>
          <w:p w14:paraId="179614BC" w14:textId="77777777" w:rsidR="00D130FB" w:rsidRPr="00E36AF8" w:rsidRDefault="00D130FB" w:rsidP="00DE5BBB">
            <w:pPr>
              <w:pStyle w:val="Normalheadingred"/>
            </w:pPr>
          </w:p>
          <w:p w14:paraId="73A62B90" w14:textId="77777777" w:rsidR="00D130FB" w:rsidRPr="00E36AF8" w:rsidRDefault="00D130FB" w:rsidP="00DE5BBB">
            <w:pPr>
              <w:rPr>
                <w:color w:val="0000FF"/>
                <w:u w:val="single"/>
              </w:rPr>
            </w:pPr>
            <w:r w:rsidRPr="00E36AF8">
              <w:t xml:space="preserve"> </w:t>
            </w:r>
          </w:p>
        </w:tc>
        <w:tc>
          <w:tcPr>
            <w:tcW w:w="2223" w:type="dxa"/>
          </w:tcPr>
          <w:p w14:paraId="48E22727" w14:textId="77777777" w:rsidR="00D130FB" w:rsidRDefault="00D130FB" w:rsidP="00DE5BBB">
            <w:r>
              <w:lastRenderedPageBreak/>
              <w:t xml:space="preserve">Oral questioning </w:t>
            </w:r>
          </w:p>
          <w:p w14:paraId="2704D61E" w14:textId="77777777" w:rsidR="00D130FB" w:rsidRDefault="00D130FB" w:rsidP="00DE5BBB"/>
          <w:p w14:paraId="7F96F34B" w14:textId="27FD8676" w:rsidR="00D130FB" w:rsidRDefault="00D130FB" w:rsidP="00DE5BBB">
            <w:r>
              <w:t>Worksheet</w:t>
            </w:r>
            <w:r w:rsidR="00721471">
              <w:t>s</w:t>
            </w:r>
            <w:r>
              <w:t xml:space="preserve"> </w:t>
            </w:r>
            <w:r>
              <w:rPr>
                <w:rFonts w:cs="Arial"/>
                <w:szCs w:val="22"/>
              </w:rPr>
              <w:t xml:space="preserve">2 </w:t>
            </w:r>
            <w:r w:rsidR="00E51BBB">
              <w:rPr>
                <w:rFonts w:cs="Arial"/>
                <w:szCs w:val="22"/>
              </w:rPr>
              <w:t>and</w:t>
            </w:r>
            <w:r>
              <w:rPr>
                <w:rFonts w:cs="Arial"/>
                <w:szCs w:val="22"/>
              </w:rPr>
              <w:t xml:space="preserve"> 3</w:t>
            </w:r>
          </w:p>
          <w:p w14:paraId="5D007F80" w14:textId="213E2B5E" w:rsidR="00D130FB" w:rsidRDefault="00D130FB" w:rsidP="00DE5BBB">
            <w:r>
              <w:t>Feedback on Worksheet</w:t>
            </w:r>
            <w:r w:rsidR="00721471">
              <w:t xml:space="preserve">s </w:t>
            </w:r>
            <w:r>
              <w:rPr>
                <w:rFonts w:cs="Arial"/>
                <w:szCs w:val="22"/>
              </w:rPr>
              <w:t xml:space="preserve">2 </w:t>
            </w:r>
            <w:r w:rsidR="00E51BBB">
              <w:rPr>
                <w:rFonts w:cs="Arial"/>
                <w:szCs w:val="22"/>
              </w:rPr>
              <w:t>and</w:t>
            </w:r>
            <w:r>
              <w:rPr>
                <w:rFonts w:cs="Arial"/>
                <w:szCs w:val="22"/>
              </w:rPr>
              <w:t xml:space="preserve"> 3</w:t>
            </w:r>
          </w:p>
          <w:p w14:paraId="77284A0E" w14:textId="0695BEEF" w:rsidR="00D130FB" w:rsidRPr="00E36AF8" w:rsidRDefault="00D130FB" w:rsidP="00721471">
            <w:pPr>
              <w:pStyle w:val="Normalheadingred"/>
            </w:pPr>
          </w:p>
        </w:tc>
      </w:tr>
      <w:tr w:rsidR="00D130FB" w:rsidRPr="00E36AF8" w14:paraId="61E6773F" w14:textId="77777777" w:rsidTr="74F33D3A">
        <w:trPr>
          <w:jc w:val="center"/>
        </w:trPr>
        <w:tc>
          <w:tcPr>
            <w:tcW w:w="1116" w:type="dxa"/>
          </w:tcPr>
          <w:p w14:paraId="320C665B" w14:textId="77777777" w:rsidR="00D130FB" w:rsidRPr="00FD1BBA" w:rsidRDefault="00D130FB" w:rsidP="00DE5BBB">
            <w:pPr>
              <w:jc w:val="center"/>
              <w:rPr>
                <w:color w:val="000000" w:themeColor="text1"/>
              </w:rPr>
            </w:pPr>
            <w:r w:rsidRPr="00FD1BBA">
              <w:rPr>
                <w:color w:val="000000" w:themeColor="text1"/>
              </w:rPr>
              <w:t>6</w:t>
            </w:r>
          </w:p>
          <w:p w14:paraId="20BF7F70" w14:textId="77777777" w:rsidR="00D130FB" w:rsidRPr="00FD1BBA" w:rsidRDefault="00D130FB" w:rsidP="00DE5BBB">
            <w:pPr>
              <w:jc w:val="center"/>
              <w:rPr>
                <w:color w:val="000000" w:themeColor="text1"/>
              </w:rPr>
            </w:pPr>
          </w:p>
          <w:p w14:paraId="6D889F03" w14:textId="77777777" w:rsidR="00D130FB" w:rsidRDefault="00D130FB" w:rsidP="00DE5BBB">
            <w:pPr>
              <w:jc w:val="center"/>
            </w:pPr>
            <w:r w:rsidRPr="00FD1BBA">
              <w:rPr>
                <w:color w:val="000000" w:themeColor="text1"/>
              </w:rPr>
              <w:t>3 hours</w:t>
            </w:r>
          </w:p>
        </w:tc>
        <w:tc>
          <w:tcPr>
            <w:tcW w:w="4283" w:type="dxa"/>
          </w:tcPr>
          <w:p w14:paraId="2D492031" w14:textId="078CD586" w:rsidR="00D130FB" w:rsidRPr="009343A6" w:rsidRDefault="00FD1BBA" w:rsidP="00DE5BBB">
            <w:pPr>
              <w:pStyle w:val="Normalheadingblack"/>
              <w:rPr>
                <w:color w:val="00B0F0"/>
                <w:szCs w:val="22"/>
              </w:rPr>
            </w:pPr>
            <w:r w:rsidRPr="009343A6">
              <w:rPr>
                <w:rFonts w:cs="Arial"/>
                <w:color w:val="000000" w:themeColor="text1"/>
                <w:szCs w:val="22"/>
                <w:lang w:eastAsia="en-GB"/>
              </w:rPr>
              <w:t>Tutor directed activity</w:t>
            </w:r>
          </w:p>
        </w:tc>
        <w:tc>
          <w:tcPr>
            <w:tcW w:w="6893" w:type="dxa"/>
          </w:tcPr>
          <w:p w14:paraId="6964B311" w14:textId="77777777" w:rsidR="00D130FB" w:rsidRPr="00E36AF8" w:rsidRDefault="00D130FB" w:rsidP="00DE5BBB">
            <w:pPr>
              <w:pStyle w:val="Normalheadingred"/>
            </w:pPr>
          </w:p>
        </w:tc>
        <w:tc>
          <w:tcPr>
            <w:tcW w:w="2223" w:type="dxa"/>
          </w:tcPr>
          <w:p w14:paraId="57368704" w14:textId="77777777" w:rsidR="00D130FB" w:rsidRDefault="00D130FB" w:rsidP="00DE5BBB"/>
        </w:tc>
      </w:tr>
      <w:tr w:rsidR="00D130FB" w:rsidRPr="00E36AF8" w14:paraId="540C382F" w14:textId="77777777" w:rsidTr="74F33D3A">
        <w:trPr>
          <w:jc w:val="center"/>
        </w:trPr>
        <w:tc>
          <w:tcPr>
            <w:tcW w:w="1116" w:type="dxa"/>
          </w:tcPr>
          <w:p w14:paraId="6179A113" w14:textId="77777777" w:rsidR="00D130FB" w:rsidRPr="00E36AF8" w:rsidRDefault="00D130FB" w:rsidP="00DE5BBB">
            <w:pPr>
              <w:jc w:val="center"/>
            </w:pPr>
            <w:bookmarkStart w:id="1" w:name="NOW"/>
            <w:bookmarkEnd w:id="1"/>
            <w:r>
              <w:lastRenderedPageBreak/>
              <w:t>7</w:t>
            </w:r>
          </w:p>
          <w:p w14:paraId="1225330B" w14:textId="77777777" w:rsidR="00D130FB" w:rsidRPr="00E36AF8" w:rsidRDefault="00D130FB" w:rsidP="00DE5BBB">
            <w:pPr>
              <w:jc w:val="center"/>
            </w:pPr>
          </w:p>
          <w:p w14:paraId="3823D801" w14:textId="77777777" w:rsidR="00D130FB" w:rsidRPr="00E36AF8" w:rsidRDefault="00D130FB" w:rsidP="00DE5BBB">
            <w:pPr>
              <w:jc w:val="center"/>
              <w:rPr>
                <w:b/>
              </w:rPr>
            </w:pPr>
            <w:r>
              <w:t>3</w:t>
            </w:r>
            <w:r w:rsidRPr="00E36AF8">
              <w:t xml:space="preserve"> hours</w:t>
            </w:r>
          </w:p>
        </w:tc>
        <w:tc>
          <w:tcPr>
            <w:tcW w:w="4283" w:type="dxa"/>
          </w:tcPr>
          <w:p w14:paraId="5222823E" w14:textId="5F4B0184" w:rsidR="00D130FB" w:rsidRPr="009343A6" w:rsidRDefault="00263C0E" w:rsidP="00263C0E">
            <w:pPr>
              <w:pStyle w:val="Normalheadingred"/>
              <w:rPr>
                <w:color w:val="000000" w:themeColor="text1"/>
                <w:szCs w:val="22"/>
              </w:rPr>
            </w:pPr>
            <w:r w:rsidRPr="009343A6">
              <w:rPr>
                <w:szCs w:val="22"/>
              </w:rPr>
              <w:t>1.4</w:t>
            </w:r>
            <w:r w:rsidR="00D130FB" w:rsidRPr="009343A6">
              <w:rPr>
                <w:bCs/>
                <w:szCs w:val="22"/>
              </w:rPr>
              <w:t xml:space="preserve"> </w:t>
            </w:r>
            <w:r w:rsidR="00D130FB" w:rsidRPr="009343A6">
              <w:rPr>
                <w:bCs/>
                <w:color w:val="000000" w:themeColor="text1"/>
                <w:szCs w:val="22"/>
              </w:rPr>
              <w:t xml:space="preserve">Implications </w:t>
            </w:r>
            <w:r w:rsidR="00A46F6E" w:rsidRPr="009343A6">
              <w:rPr>
                <w:bCs/>
                <w:color w:val="000000" w:themeColor="text1"/>
                <w:szCs w:val="22"/>
              </w:rPr>
              <w:t>of</w:t>
            </w:r>
            <w:r w:rsidR="00A46F6E" w:rsidRPr="009343A6">
              <w:rPr>
                <w:color w:val="000000" w:themeColor="text1"/>
                <w:szCs w:val="22"/>
              </w:rPr>
              <w:t xml:space="preserve"> poor health and safety performance</w:t>
            </w:r>
          </w:p>
          <w:p w14:paraId="10EB633C" w14:textId="03D2B537" w:rsidR="00D130FB" w:rsidRPr="009343A6" w:rsidRDefault="00D130FB" w:rsidP="00DE5BBB">
            <w:pPr>
              <w:rPr>
                <w:szCs w:val="22"/>
              </w:rPr>
            </w:pPr>
            <w:r w:rsidRPr="009343A6">
              <w:rPr>
                <w:szCs w:val="22"/>
              </w:rPr>
              <w:t xml:space="preserve">By the end of the session, learners </w:t>
            </w:r>
            <w:r w:rsidR="005B4C91" w:rsidRPr="009343A6">
              <w:rPr>
                <w:szCs w:val="22"/>
              </w:rPr>
              <w:t>should</w:t>
            </w:r>
            <w:r w:rsidRPr="009343A6">
              <w:rPr>
                <w:szCs w:val="22"/>
              </w:rPr>
              <w:t xml:space="preserve"> be able to:</w:t>
            </w:r>
          </w:p>
          <w:p w14:paraId="314ABF0D" w14:textId="76DF436A" w:rsidR="00D130FB" w:rsidRPr="009343A6" w:rsidRDefault="005B4C91" w:rsidP="00DE5BBB">
            <w:pPr>
              <w:pStyle w:val="Normalbulletlist"/>
              <w:rPr>
                <w:szCs w:val="22"/>
              </w:rPr>
            </w:pPr>
            <w:r w:rsidRPr="009343A6">
              <w:rPr>
                <w:szCs w:val="22"/>
              </w:rPr>
              <w:t>u</w:t>
            </w:r>
            <w:r w:rsidR="00D130FB" w:rsidRPr="009343A6">
              <w:rPr>
                <w:szCs w:val="22"/>
              </w:rPr>
              <w:t xml:space="preserve">nderstand the implications of not following </w:t>
            </w:r>
            <w:r w:rsidRPr="009343A6">
              <w:rPr>
                <w:szCs w:val="22"/>
              </w:rPr>
              <w:t>h</w:t>
            </w:r>
            <w:r w:rsidR="00D130FB" w:rsidRPr="009343A6">
              <w:rPr>
                <w:szCs w:val="22"/>
              </w:rPr>
              <w:t xml:space="preserve">ealth and </w:t>
            </w:r>
            <w:r w:rsidRPr="009343A6">
              <w:rPr>
                <w:szCs w:val="22"/>
              </w:rPr>
              <w:t>s</w:t>
            </w:r>
            <w:r w:rsidR="00D130FB" w:rsidRPr="009343A6">
              <w:rPr>
                <w:szCs w:val="22"/>
              </w:rPr>
              <w:t>afety legislation</w:t>
            </w:r>
          </w:p>
          <w:p w14:paraId="1B902FCA" w14:textId="6022319C" w:rsidR="00D130FB" w:rsidRPr="009343A6" w:rsidRDefault="005B4C91" w:rsidP="00DE5BBB">
            <w:pPr>
              <w:pStyle w:val="Normalbulletlist"/>
              <w:rPr>
                <w:szCs w:val="22"/>
              </w:rPr>
            </w:pPr>
            <w:r w:rsidRPr="009343A6">
              <w:rPr>
                <w:szCs w:val="22"/>
              </w:rPr>
              <w:t>explain</w:t>
            </w:r>
            <w:r w:rsidR="00D130FB" w:rsidRPr="009343A6">
              <w:rPr>
                <w:szCs w:val="22"/>
              </w:rPr>
              <w:t xml:space="preserve"> the penalties that can be imposed</w:t>
            </w:r>
          </w:p>
          <w:p w14:paraId="0586189A" w14:textId="4C7EB941" w:rsidR="00D130FB" w:rsidRPr="009343A6" w:rsidRDefault="005B4C91" w:rsidP="00DE5BBB">
            <w:pPr>
              <w:pStyle w:val="Normalbulletlist"/>
              <w:rPr>
                <w:szCs w:val="22"/>
              </w:rPr>
            </w:pPr>
            <w:r w:rsidRPr="009343A6">
              <w:rPr>
                <w:szCs w:val="22"/>
              </w:rPr>
              <w:t>describe</w:t>
            </w:r>
            <w:r w:rsidR="00D130FB" w:rsidRPr="009343A6">
              <w:rPr>
                <w:szCs w:val="22"/>
              </w:rPr>
              <w:t xml:space="preserve"> the different notices that can be issued</w:t>
            </w:r>
          </w:p>
          <w:p w14:paraId="046A729D" w14:textId="178A30F5" w:rsidR="00D130FB" w:rsidRDefault="005B4C91" w:rsidP="00DE5BBB">
            <w:pPr>
              <w:pStyle w:val="Normalbulletlist"/>
              <w:rPr>
                <w:szCs w:val="22"/>
              </w:rPr>
            </w:pPr>
            <w:r w:rsidRPr="009343A6">
              <w:rPr>
                <w:szCs w:val="22"/>
              </w:rPr>
              <w:t>d</w:t>
            </w:r>
            <w:r w:rsidR="00D130FB" w:rsidRPr="009343A6">
              <w:rPr>
                <w:szCs w:val="22"/>
              </w:rPr>
              <w:t>escribe powers of prosecution if legislation is not followed</w:t>
            </w:r>
            <w:r w:rsidRPr="009343A6">
              <w:rPr>
                <w:szCs w:val="22"/>
              </w:rPr>
              <w:t>.</w:t>
            </w:r>
          </w:p>
          <w:p w14:paraId="5B073F6C" w14:textId="77777777" w:rsidR="00575B25" w:rsidRDefault="00575B25" w:rsidP="00575B25">
            <w:pPr>
              <w:pStyle w:val="Normalbulletlist"/>
              <w:numPr>
                <w:ilvl w:val="0"/>
                <w:numId w:val="0"/>
              </w:numPr>
              <w:rPr>
                <w:szCs w:val="22"/>
              </w:rPr>
            </w:pPr>
          </w:p>
          <w:p w14:paraId="1BEB0F9D" w14:textId="3818983E" w:rsidR="00575B25" w:rsidRPr="009343A6" w:rsidRDefault="00575B25" w:rsidP="00575B25">
            <w:pPr>
              <w:pStyle w:val="Normalbulletlist"/>
              <w:numPr>
                <w:ilvl w:val="0"/>
                <w:numId w:val="0"/>
              </w:numPr>
              <w:rPr>
                <w:szCs w:val="22"/>
              </w:rPr>
            </w:pPr>
            <w:r>
              <w:rPr>
                <w:szCs w:val="22"/>
              </w:rPr>
              <w:t>(Skills: EC3, EC5)</w:t>
            </w:r>
          </w:p>
          <w:p w14:paraId="43A08A99" w14:textId="77777777" w:rsidR="00263C0E" w:rsidRPr="009343A6" w:rsidRDefault="00263C0E" w:rsidP="00DE5BBB">
            <w:pPr>
              <w:pStyle w:val="Normalheadingblack"/>
              <w:rPr>
                <w:szCs w:val="22"/>
              </w:rPr>
            </w:pPr>
          </w:p>
          <w:p w14:paraId="02BB9A06" w14:textId="661402A8" w:rsidR="00D130FB" w:rsidRPr="009343A6" w:rsidRDefault="00263C0E" w:rsidP="00263C0E">
            <w:pPr>
              <w:pStyle w:val="Normalheadingred"/>
              <w:rPr>
                <w:szCs w:val="22"/>
              </w:rPr>
            </w:pPr>
            <w:r w:rsidRPr="009343A6">
              <w:rPr>
                <w:szCs w:val="22"/>
              </w:rPr>
              <w:t xml:space="preserve">1.5 </w:t>
            </w:r>
            <w:r w:rsidR="00D130FB" w:rsidRPr="009343A6">
              <w:rPr>
                <w:color w:val="000000" w:themeColor="text1"/>
                <w:szCs w:val="22"/>
              </w:rPr>
              <w:t>Development of safe systems of work</w:t>
            </w:r>
          </w:p>
          <w:p w14:paraId="7210995D" w14:textId="77777777" w:rsidR="00D130FB" w:rsidRPr="009343A6" w:rsidRDefault="00D130FB" w:rsidP="00DE5BBB">
            <w:pPr>
              <w:rPr>
                <w:szCs w:val="22"/>
              </w:rPr>
            </w:pPr>
            <w:r w:rsidRPr="009343A6">
              <w:rPr>
                <w:szCs w:val="22"/>
              </w:rPr>
              <w:t>By the end of the session, learners will be able to:</w:t>
            </w:r>
          </w:p>
          <w:p w14:paraId="01D8860B" w14:textId="16F39481" w:rsidR="00D130FB" w:rsidRPr="009343A6" w:rsidRDefault="005B4C91" w:rsidP="00DE5BBB">
            <w:pPr>
              <w:pStyle w:val="Normalbulletlist"/>
              <w:rPr>
                <w:szCs w:val="22"/>
              </w:rPr>
            </w:pPr>
            <w:r w:rsidRPr="009343A6">
              <w:rPr>
                <w:szCs w:val="22"/>
              </w:rPr>
              <w:t>explain</w:t>
            </w:r>
            <w:r w:rsidR="00D130FB" w:rsidRPr="009343A6">
              <w:rPr>
                <w:szCs w:val="22"/>
              </w:rPr>
              <w:t xml:space="preserve"> how safe systems of work are developed and used</w:t>
            </w:r>
          </w:p>
          <w:p w14:paraId="6A9B04C6" w14:textId="1E711D6D" w:rsidR="00D130FB" w:rsidRPr="009343A6" w:rsidRDefault="005B4C91" w:rsidP="00DE5BBB">
            <w:pPr>
              <w:pStyle w:val="Normalbulletlist"/>
              <w:rPr>
                <w:szCs w:val="22"/>
              </w:rPr>
            </w:pPr>
            <w:r w:rsidRPr="009343A6">
              <w:rPr>
                <w:szCs w:val="22"/>
              </w:rPr>
              <w:t>describe</w:t>
            </w:r>
            <w:r w:rsidR="00D130FB" w:rsidRPr="009343A6">
              <w:rPr>
                <w:szCs w:val="22"/>
              </w:rPr>
              <w:t xml:space="preserve"> the implications of not having safe systems of work in place</w:t>
            </w:r>
          </w:p>
          <w:p w14:paraId="58130349" w14:textId="77777777" w:rsidR="00D130FB" w:rsidRPr="009343A6" w:rsidRDefault="00D130FB" w:rsidP="00DE5BBB">
            <w:pPr>
              <w:pStyle w:val="Normalbulletlist"/>
              <w:rPr>
                <w:szCs w:val="22"/>
              </w:rPr>
            </w:pPr>
            <w:r w:rsidRPr="009343A6">
              <w:rPr>
                <w:szCs w:val="22"/>
              </w:rPr>
              <w:t>complete risk assessments, method statements and COSHH assessments</w:t>
            </w:r>
          </w:p>
          <w:p w14:paraId="6C71F2D1" w14:textId="6F7FB89E" w:rsidR="00D130FB" w:rsidRPr="009343A6" w:rsidRDefault="002668AD" w:rsidP="00DE5BBB">
            <w:pPr>
              <w:pStyle w:val="Normalbulletlist"/>
              <w:rPr>
                <w:szCs w:val="22"/>
              </w:rPr>
            </w:pPr>
            <w:r w:rsidRPr="009343A6">
              <w:rPr>
                <w:szCs w:val="22"/>
              </w:rPr>
              <w:t xml:space="preserve">explain </w:t>
            </w:r>
            <w:r w:rsidR="00D130FB" w:rsidRPr="009343A6">
              <w:rPr>
                <w:szCs w:val="22"/>
              </w:rPr>
              <w:t>how to apply CDM</w:t>
            </w:r>
          </w:p>
          <w:p w14:paraId="6A7D19F5" w14:textId="19CE9814" w:rsidR="00D130FB" w:rsidRPr="009343A6" w:rsidRDefault="005B4C91" w:rsidP="00DE5BBB">
            <w:pPr>
              <w:pStyle w:val="Normalbulletlist"/>
              <w:rPr>
                <w:szCs w:val="22"/>
              </w:rPr>
            </w:pPr>
            <w:r w:rsidRPr="009343A6">
              <w:rPr>
                <w:szCs w:val="22"/>
              </w:rPr>
              <w:lastRenderedPageBreak/>
              <w:t>describe</w:t>
            </w:r>
            <w:r w:rsidR="00D130FB" w:rsidRPr="009343A6">
              <w:rPr>
                <w:szCs w:val="22"/>
              </w:rPr>
              <w:t xml:space="preserve"> the requirements for site signage</w:t>
            </w:r>
          </w:p>
          <w:p w14:paraId="535C179E" w14:textId="77777777" w:rsidR="00D130FB" w:rsidRDefault="002668AD" w:rsidP="00DE5BBB">
            <w:pPr>
              <w:pStyle w:val="Normalbulletlist"/>
              <w:rPr>
                <w:szCs w:val="22"/>
              </w:rPr>
            </w:pPr>
            <w:r w:rsidRPr="009343A6">
              <w:rPr>
                <w:szCs w:val="22"/>
              </w:rPr>
              <w:t>outline</w:t>
            </w:r>
            <w:r w:rsidR="00D130FB" w:rsidRPr="009343A6">
              <w:rPr>
                <w:szCs w:val="22"/>
              </w:rPr>
              <w:t xml:space="preserve"> the different levels of the CSCS</w:t>
            </w:r>
            <w:r w:rsidR="005B4C91" w:rsidRPr="009343A6">
              <w:rPr>
                <w:szCs w:val="22"/>
              </w:rPr>
              <w:t>.</w:t>
            </w:r>
          </w:p>
          <w:p w14:paraId="7CB98F50" w14:textId="77777777" w:rsidR="00575B25" w:rsidRDefault="00575B25" w:rsidP="00575B25">
            <w:pPr>
              <w:pStyle w:val="Normalbulletlist"/>
              <w:numPr>
                <w:ilvl w:val="0"/>
                <w:numId w:val="0"/>
              </w:numPr>
              <w:rPr>
                <w:szCs w:val="22"/>
              </w:rPr>
            </w:pPr>
          </w:p>
          <w:p w14:paraId="6B23BDAC" w14:textId="3A438031" w:rsidR="00575B25" w:rsidRPr="009343A6" w:rsidRDefault="00575B25" w:rsidP="00575B25">
            <w:pPr>
              <w:pStyle w:val="Normalbulletlist"/>
              <w:numPr>
                <w:ilvl w:val="0"/>
                <w:numId w:val="0"/>
              </w:numPr>
              <w:rPr>
                <w:szCs w:val="22"/>
              </w:rPr>
            </w:pPr>
            <w:r>
              <w:rPr>
                <w:szCs w:val="22"/>
              </w:rPr>
              <w:t>(Skills: EC3, EC5)</w:t>
            </w:r>
          </w:p>
        </w:tc>
        <w:tc>
          <w:tcPr>
            <w:tcW w:w="6893" w:type="dxa"/>
          </w:tcPr>
          <w:p w14:paraId="3B5F6589" w14:textId="53157A17" w:rsidR="00D130FB" w:rsidRPr="00335A1F" w:rsidRDefault="00D130FB" w:rsidP="00335A1F">
            <w:pPr>
              <w:pStyle w:val="Normalheadingred"/>
              <w:rPr>
                <w:color w:val="0070C0"/>
              </w:rPr>
            </w:pPr>
            <w:r w:rsidRPr="00E36AF8">
              <w:lastRenderedPageBreak/>
              <w:t>Activities</w:t>
            </w:r>
          </w:p>
          <w:p w14:paraId="55C6FDB4" w14:textId="77777777" w:rsidR="00D130FB" w:rsidRDefault="00D130FB" w:rsidP="00DE5BBB">
            <w:pPr>
              <w:pStyle w:val="Normalbulletlist"/>
              <w:rPr>
                <w:rFonts w:cs="Arial"/>
                <w:szCs w:val="22"/>
              </w:rPr>
            </w:pPr>
            <w:r w:rsidRPr="007718EF">
              <w:rPr>
                <w:rFonts w:cs="Arial"/>
                <w:szCs w:val="22"/>
              </w:rPr>
              <w:t>Facilitate classroom discussion.</w:t>
            </w:r>
          </w:p>
          <w:p w14:paraId="4DFFC06D" w14:textId="618D8515" w:rsidR="00D130FB" w:rsidRPr="00293628" w:rsidRDefault="00D130FB" w:rsidP="00DE5BBB">
            <w:pPr>
              <w:pStyle w:val="Normalbulletlist"/>
              <w:rPr>
                <w:rFonts w:cs="Arial"/>
                <w:b/>
                <w:bCs w:val="0"/>
                <w:szCs w:val="22"/>
              </w:rPr>
            </w:pPr>
            <w:r>
              <w:rPr>
                <w:rFonts w:cs="Arial"/>
                <w:szCs w:val="22"/>
              </w:rPr>
              <w:t xml:space="preserve">Deliver </w:t>
            </w:r>
            <w:r w:rsidRPr="00293628">
              <w:rPr>
                <w:rFonts w:cs="Arial"/>
                <w:b/>
                <w:bCs w:val="0"/>
                <w:szCs w:val="22"/>
              </w:rPr>
              <w:t>PowerPoint 4</w:t>
            </w:r>
            <w:r w:rsidR="009343A6">
              <w:rPr>
                <w:rFonts w:cs="Arial"/>
                <w:szCs w:val="22"/>
              </w:rPr>
              <w:t>:</w:t>
            </w:r>
            <w:r w:rsidR="00234C57">
              <w:rPr>
                <w:rFonts w:cs="Arial"/>
                <w:szCs w:val="22"/>
              </w:rPr>
              <w:t xml:space="preserve"> </w:t>
            </w:r>
            <w:r w:rsidR="00234C57">
              <w:rPr>
                <w:rFonts w:cs="Arial"/>
                <w:b/>
                <w:bCs w:val="0"/>
                <w:szCs w:val="22"/>
              </w:rPr>
              <w:t>What happens if health and safety is ignored?</w:t>
            </w:r>
            <w:r w:rsidR="00234C57">
              <w:rPr>
                <w:rFonts w:cs="Arial"/>
                <w:szCs w:val="22"/>
              </w:rPr>
              <w:t xml:space="preserve"> and</w:t>
            </w:r>
            <w:r w:rsidR="00293628">
              <w:rPr>
                <w:rFonts w:cs="Arial"/>
                <w:szCs w:val="22"/>
              </w:rPr>
              <w:t xml:space="preserve"> </w:t>
            </w:r>
            <w:r w:rsidR="00293628" w:rsidRPr="00293628">
              <w:rPr>
                <w:rFonts w:cs="Arial"/>
                <w:b/>
                <w:bCs w:val="0"/>
                <w:szCs w:val="22"/>
              </w:rPr>
              <w:t xml:space="preserve">PowerPoint </w:t>
            </w:r>
            <w:r w:rsidRPr="00293628">
              <w:rPr>
                <w:rFonts w:cs="Arial"/>
                <w:b/>
                <w:bCs w:val="0"/>
                <w:szCs w:val="22"/>
              </w:rPr>
              <w:t>5</w:t>
            </w:r>
            <w:r w:rsidR="009343A6">
              <w:rPr>
                <w:rFonts w:cs="Arial"/>
                <w:szCs w:val="22"/>
              </w:rPr>
              <w:t>:</w:t>
            </w:r>
            <w:r w:rsidR="00234C57">
              <w:rPr>
                <w:rFonts w:cs="Arial"/>
                <w:szCs w:val="22"/>
              </w:rPr>
              <w:t xml:space="preserve"> </w:t>
            </w:r>
            <w:r w:rsidR="00234C57" w:rsidRPr="00D228F6">
              <w:rPr>
                <w:rFonts w:cs="Arial"/>
                <w:b/>
                <w:bCs w:val="0"/>
                <w:szCs w:val="22"/>
              </w:rPr>
              <w:t>Safe systems of work</w:t>
            </w:r>
            <w:r w:rsidR="00D228F6">
              <w:rPr>
                <w:rFonts w:cs="Arial"/>
                <w:szCs w:val="22"/>
              </w:rPr>
              <w:t>.</w:t>
            </w:r>
          </w:p>
          <w:p w14:paraId="4FB56977" w14:textId="2163F73F" w:rsidR="00293628" w:rsidRPr="007718EF" w:rsidRDefault="00293628" w:rsidP="00DE5BBB">
            <w:pPr>
              <w:pStyle w:val="Normalbulletlist"/>
              <w:rPr>
                <w:rFonts w:cs="Arial"/>
                <w:szCs w:val="22"/>
              </w:rPr>
            </w:pPr>
            <w:r>
              <w:rPr>
                <w:rFonts w:cs="Arial"/>
                <w:szCs w:val="22"/>
              </w:rPr>
              <w:t xml:space="preserve">Complete </w:t>
            </w:r>
            <w:r w:rsidRPr="00293628">
              <w:rPr>
                <w:rFonts w:cs="Arial"/>
                <w:b/>
                <w:bCs w:val="0"/>
                <w:szCs w:val="22"/>
              </w:rPr>
              <w:t>Worksheet 4</w:t>
            </w:r>
            <w:r>
              <w:rPr>
                <w:rFonts w:cs="Arial"/>
                <w:szCs w:val="22"/>
              </w:rPr>
              <w:t>,</w:t>
            </w:r>
            <w:r w:rsidR="00A5314C">
              <w:rPr>
                <w:rFonts w:cs="Arial"/>
                <w:szCs w:val="22"/>
              </w:rPr>
              <w:t xml:space="preserve"> </w:t>
            </w:r>
            <w:r w:rsidR="00A74691">
              <w:rPr>
                <w:rFonts w:cs="Arial"/>
                <w:b/>
                <w:bCs w:val="0"/>
                <w:szCs w:val="22"/>
              </w:rPr>
              <w:t>Enforcement</w:t>
            </w:r>
            <w:r>
              <w:rPr>
                <w:rFonts w:cs="Arial"/>
                <w:szCs w:val="22"/>
              </w:rPr>
              <w:t xml:space="preserve"> and </w:t>
            </w:r>
            <w:r w:rsidRPr="00293628">
              <w:rPr>
                <w:rFonts w:cs="Arial"/>
                <w:b/>
                <w:bCs w:val="0"/>
                <w:szCs w:val="22"/>
              </w:rPr>
              <w:t>Worksheet 5</w:t>
            </w:r>
            <w:r w:rsidR="009343A6">
              <w:rPr>
                <w:rFonts w:cs="Arial"/>
                <w:szCs w:val="22"/>
              </w:rPr>
              <w:t>:</w:t>
            </w:r>
            <w:r w:rsidR="005F37B2">
              <w:rPr>
                <w:rFonts w:cs="Arial"/>
                <w:szCs w:val="22"/>
              </w:rPr>
              <w:t xml:space="preserve"> </w:t>
            </w:r>
            <w:r w:rsidR="005F37B2">
              <w:rPr>
                <w:rFonts w:cs="Arial"/>
                <w:b/>
                <w:bCs w:val="0"/>
                <w:szCs w:val="22"/>
              </w:rPr>
              <w:t>Safe systems</w:t>
            </w:r>
            <w:r w:rsidR="005F37B2">
              <w:rPr>
                <w:rFonts w:cs="Arial"/>
                <w:szCs w:val="22"/>
              </w:rPr>
              <w:t>.</w:t>
            </w:r>
          </w:p>
          <w:p w14:paraId="6785EDDC" w14:textId="77777777" w:rsidR="00D130FB" w:rsidRDefault="00D130FB" w:rsidP="00DE5BBB">
            <w:pPr>
              <w:pStyle w:val="Normalbulletlist"/>
            </w:pPr>
            <w:r w:rsidRPr="007718EF">
              <w:t xml:space="preserve">As a class, come up with a list of the different types of </w:t>
            </w:r>
            <w:r>
              <w:t xml:space="preserve">safe systems of work they may already know. Describe others relevant to the construction industry and </w:t>
            </w:r>
            <w:r w:rsidRPr="00FD6771">
              <w:t>building services engineering sector</w:t>
            </w:r>
            <w:r>
              <w:t xml:space="preserve"> and explain why they are used.</w:t>
            </w:r>
          </w:p>
          <w:p w14:paraId="18031014" w14:textId="77777777" w:rsidR="00D130FB" w:rsidRPr="00E36AF8" w:rsidRDefault="00D130FB" w:rsidP="00DE5BBB">
            <w:pPr>
              <w:pStyle w:val="Normalbulletlist"/>
              <w:numPr>
                <w:ilvl w:val="0"/>
                <w:numId w:val="0"/>
              </w:numPr>
              <w:ind w:left="284"/>
            </w:pPr>
          </w:p>
          <w:p w14:paraId="488C8C1B" w14:textId="0541AF1E" w:rsidR="00D130FB" w:rsidRPr="00E36AF8" w:rsidRDefault="00D130FB" w:rsidP="00DE5BBB">
            <w:pPr>
              <w:pStyle w:val="Normalheadingred"/>
            </w:pPr>
            <w:r w:rsidRPr="00E36AF8">
              <w:t>Resources</w:t>
            </w:r>
          </w:p>
          <w:p w14:paraId="52E7D487" w14:textId="762B2D46" w:rsidR="00D130FB" w:rsidRDefault="00D130FB" w:rsidP="00DE5BBB">
            <w:pPr>
              <w:pStyle w:val="Normalbulletlist"/>
              <w:rPr>
                <w:b/>
              </w:rPr>
            </w:pPr>
            <w:r w:rsidRPr="00E36AF8">
              <w:rPr>
                <w:b/>
              </w:rPr>
              <w:t xml:space="preserve">PowerPoint </w:t>
            </w:r>
            <w:r w:rsidR="00721471">
              <w:rPr>
                <w:b/>
              </w:rPr>
              <w:t>4</w:t>
            </w:r>
          </w:p>
          <w:p w14:paraId="7174D49B" w14:textId="128B5C2E" w:rsidR="00721471" w:rsidRDefault="00721471" w:rsidP="00DE5BBB">
            <w:pPr>
              <w:pStyle w:val="Normalbulletlist"/>
              <w:rPr>
                <w:b/>
              </w:rPr>
            </w:pPr>
            <w:r>
              <w:rPr>
                <w:b/>
              </w:rPr>
              <w:t>PowerPoint 5</w:t>
            </w:r>
          </w:p>
          <w:p w14:paraId="4AD7CB2A" w14:textId="77777777" w:rsidR="00721471" w:rsidRPr="00721471" w:rsidRDefault="00D130FB" w:rsidP="00DE5BBB">
            <w:pPr>
              <w:pStyle w:val="Normalbulletlist"/>
              <w:rPr>
                <w:bCs w:val="0"/>
              </w:rPr>
            </w:pPr>
            <w:r w:rsidRPr="00E36AF8">
              <w:rPr>
                <w:b/>
              </w:rPr>
              <w:t xml:space="preserve">Worksheet </w:t>
            </w:r>
            <w:r w:rsidRPr="00721471">
              <w:rPr>
                <w:rFonts w:cs="Arial"/>
                <w:b/>
                <w:bCs w:val="0"/>
                <w:szCs w:val="22"/>
              </w:rPr>
              <w:t xml:space="preserve">4 </w:t>
            </w:r>
          </w:p>
          <w:p w14:paraId="26EEA6F1" w14:textId="310AC559" w:rsidR="00D130FB" w:rsidRPr="00721471" w:rsidRDefault="00721471" w:rsidP="00DE5BBB">
            <w:pPr>
              <w:pStyle w:val="Normalbulletlist"/>
              <w:rPr>
                <w:bCs w:val="0"/>
              </w:rPr>
            </w:pPr>
            <w:r>
              <w:rPr>
                <w:rFonts w:cs="Arial"/>
                <w:b/>
                <w:bCs w:val="0"/>
                <w:szCs w:val="22"/>
              </w:rPr>
              <w:t xml:space="preserve">Worksheet </w:t>
            </w:r>
            <w:r w:rsidR="00D130FB" w:rsidRPr="00721471">
              <w:rPr>
                <w:rFonts w:cs="Arial"/>
                <w:b/>
                <w:bCs w:val="0"/>
                <w:szCs w:val="22"/>
              </w:rPr>
              <w:t>5</w:t>
            </w:r>
            <w:r w:rsidR="00D130FB">
              <w:rPr>
                <w:bCs w:val="0"/>
              </w:rPr>
              <w:t xml:space="preserve"> </w:t>
            </w:r>
          </w:p>
          <w:p w14:paraId="2C873236" w14:textId="77777777" w:rsidR="00D130FB" w:rsidRPr="00E36AF8" w:rsidRDefault="00D130FB" w:rsidP="00DE5BBB">
            <w:pPr>
              <w:pStyle w:val="Normalheadingred"/>
            </w:pPr>
          </w:p>
          <w:p w14:paraId="599E001B" w14:textId="77777777" w:rsidR="00D130FB" w:rsidRPr="00E36AF8" w:rsidRDefault="00D130FB" w:rsidP="00DE5BBB">
            <w:pPr>
              <w:rPr>
                <w:color w:val="0000FF"/>
                <w:u w:val="single"/>
              </w:rPr>
            </w:pPr>
            <w:r w:rsidRPr="00E36AF8">
              <w:t xml:space="preserve"> </w:t>
            </w:r>
          </w:p>
        </w:tc>
        <w:tc>
          <w:tcPr>
            <w:tcW w:w="2223" w:type="dxa"/>
          </w:tcPr>
          <w:p w14:paraId="1D76F862" w14:textId="77777777" w:rsidR="00D130FB" w:rsidRDefault="00D130FB" w:rsidP="00DE5BBB">
            <w:r>
              <w:t xml:space="preserve">Oral questioning </w:t>
            </w:r>
          </w:p>
          <w:p w14:paraId="782382A4" w14:textId="77777777" w:rsidR="00D130FB" w:rsidRDefault="00D130FB" w:rsidP="00DE5BBB"/>
          <w:p w14:paraId="0557D2E1" w14:textId="16055F19" w:rsidR="00D130FB" w:rsidRDefault="00D130FB" w:rsidP="00DE5BBB">
            <w:r>
              <w:t>Worksheet</w:t>
            </w:r>
            <w:r w:rsidR="00721471">
              <w:t>s</w:t>
            </w:r>
            <w:r>
              <w:t xml:space="preserve"> </w:t>
            </w:r>
            <w:r>
              <w:rPr>
                <w:rFonts w:cs="Arial"/>
                <w:szCs w:val="22"/>
              </w:rPr>
              <w:t xml:space="preserve">4 </w:t>
            </w:r>
            <w:r w:rsidR="00E51BBB">
              <w:rPr>
                <w:rFonts w:cs="Arial"/>
                <w:szCs w:val="22"/>
              </w:rPr>
              <w:t>and</w:t>
            </w:r>
            <w:r>
              <w:rPr>
                <w:rFonts w:cs="Arial"/>
                <w:szCs w:val="22"/>
              </w:rPr>
              <w:t xml:space="preserve"> 5</w:t>
            </w:r>
          </w:p>
          <w:p w14:paraId="15A0C758" w14:textId="19C1EB28" w:rsidR="00D130FB" w:rsidRPr="00E36AF8" w:rsidRDefault="00D130FB" w:rsidP="00DE5BBB">
            <w:r>
              <w:t>Feedback on Worksheet</w:t>
            </w:r>
            <w:r w:rsidR="00721471">
              <w:t>s</w:t>
            </w:r>
            <w:r>
              <w:t xml:space="preserve"> </w:t>
            </w:r>
            <w:r>
              <w:rPr>
                <w:rFonts w:cs="Arial"/>
                <w:szCs w:val="22"/>
              </w:rPr>
              <w:t xml:space="preserve">4 </w:t>
            </w:r>
            <w:r w:rsidR="00E51BBB">
              <w:rPr>
                <w:rFonts w:cs="Arial"/>
                <w:szCs w:val="22"/>
              </w:rPr>
              <w:t>and</w:t>
            </w:r>
            <w:r>
              <w:rPr>
                <w:rFonts w:cs="Arial"/>
                <w:szCs w:val="22"/>
              </w:rPr>
              <w:t xml:space="preserve"> 5</w:t>
            </w:r>
          </w:p>
        </w:tc>
      </w:tr>
      <w:tr w:rsidR="00D130FB" w:rsidRPr="00E36AF8" w14:paraId="231E46CB" w14:textId="77777777" w:rsidTr="74F33D3A">
        <w:trPr>
          <w:jc w:val="center"/>
        </w:trPr>
        <w:tc>
          <w:tcPr>
            <w:tcW w:w="1116" w:type="dxa"/>
          </w:tcPr>
          <w:p w14:paraId="2C191EBF" w14:textId="6C5C9B5F" w:rsidR="00D130FB" w:rsidRPr="00E36AF8" w:rsidRDefault="00E119FC" w:rsidP="00DE5BBB">
            <w:pPr>
              <w:jc w:val="center"/>
            </w:pPr>
            <w:r>
              <w:t>8, 9</w:t>
            </w:r>
          </w:p>
          <w:p w14:paraId="5ABD484C" w14:textId="77777777" w:rsidR="00D130FB" w:rsidRPr="00E36AF8" w:rsidRDefault="00D130FB" w:rsidP="00DE5BBB">
            <w:pPr>
              <w:jc w:val="center"/>
            </w:pPr>
          </w:p>
          <w:p w14:paraId="2A8B6D51" w14:textId="3EAECA84" w:rsidR="00D130FB" w:rsidRPr="00E36AF8" w:rsidRDefault="00E119FC" w:rsidP="00DE5BBB">
            <w:pPr>
              <w:jc w:val="center"/>
              <w:rPr>
                <w:b/>
              </w:rPr>
            </w:pPr>
            <w:r>
              <w:t>6</w:t>
            </w:r>
            <w:r w:rsidR="00D130FB" w:rsidRPr="00E36AF8">
              <w:t xml:space="preserve"> hours</w:t>
            </w:r>
          </w:p>
        </w:tc>
        <w:tc>
          <w:tcPr>
            <w:tcW w:w="4283" w:type="dxa"/>
          </w:tcPr>
          <w:p w14:paraId="0401A09C" w14:textId="4D7B30C6" w:rsidR="00575B25" w:rsidRDefault="00396251" w:rsidP="00396251">
            <w:pPr>
              <w:pStyle w:val="Normalheadingred"/>
              <w:rPr>
                <w:color w:val="000000" w:themeColor="text1"/>
                <w:szCs w:val="22"/>
              </w:rPr>
            </w:pPr>
            <w:r w:rsidRPr="009343A6">
              <w:rPr>
                <w:szCs w:val="22"/>
              </w:rPr>
              <w:t>1.6</w:t>
            </w:r>
            <w:r w:rsidRPr="009343A6">
              <w:rPr>
                <w:color w:val="000000" w:themeColor="text1"/>
                <w:szCs w:val="22"/>
              </w:rPr>
              <w:t xml:space="preserve"> </w:t>
            </w:r>
            <w:r w:rsidR="00B2526F" w:rsidRPr="009343A6">
              <w:rPr>
                <w:color w:val="000000" w:themeColor="text1"/>
                <w:szCs w:val="22"/>
              </w:rPr>
              <w:t>Safety conscious procedures</w:t>
            </w:r>
          </w:p>
          <w:p w14:paraId="6509EFA1" w14:textId="4E8C1BE5" w:rsidR="00575B25" w:rsidRPr="00575B25" w:rsidRDefault="00575B25" w:rsidP="00396251">
            <w:pPr>
              <w:pStyle w:val="Normalheadingred"/>
              <w:rPr>
                <w:b w:val="0"/>
                <w:bCs/>
                <w:color w:val="000000" w:themeColor="text1"/>
                <w:szCs w:val="22"/>
              </w:rPr>
            </w:pPr>
            <w:r w:rsidRPr="00575B25">
              <w:rPr>
                <w:b w:val="0"/>
                <w:bCs/>
                <w:color w:val="000000" w:themeColor="text1"/>
                <w:szCs w:val="22"/>
              </w:rPr>
              <w:t>(Skills: EC1, EC3, EC4)</w:t>
            </w:r>
          </w:p>
          <w:p w14:paraId="77EFF698" w14:textId="512781E0" w:rsidR="00396251" w:rsidRPr="009343A6" w:rsidRDefault="00396251" w:rsidP="00396251">
            <w:pPr>
              <w:pStyle w:val="Normalheadingred"/>
              <w:rPr>
                <w:szCs w:val="22"/>
              </w:rPr>
            </w:pPr>
            <w:r w:rsidRPr="009343A6">
              <w:rPr>
                <w:szCs w:val="22"/>
              </w:rPr>
              <w:t xml:space="preserve">1.7 </w:t>
            </w:r>
            <w:r w:rsidRPr="009343A6">
              <w:rPr>
                <w:color w:val="000000" w:themeColor="text1"/>
                <w:szCs w:val="22"/>
              </w:rPr>
              <w:t>Safety inspection of a work environment</w:t>
            </w:r>
          </w:p>
          <w:p w14:paraId="51DB89B0" w14:textId="77777777" w:rsidR="00D130FB" w:rsidRPr="009343A6" w:rsidRDefault="00D130FB" w:rsidP="00DE5BBB">
            <w:pPr>
              <w:autoSpaceDE w:val="0"/>
              <w:autoSpaceDN w:val="0"/>
              <w:adjustRightInd w:val="0"/>
              <w:spacing w:before="0" w:after="58" w:line="240" w:lineRule="auto"/>
              <w:rPr>
                <w:rFonts w:cs="Arial"/>
                <w:color w:val="000000"/>
                <w:szCs w:val="22"/>
                <w:lang w:eastAsia="en-GB"/>
              </w:rPr>
            </w:pPr>
          </w:p>
          <w:p w14:paraId="6E3DF422" w14:textId="3C97455B" w:rsidR="00D130FB" w:rsidRPr="009343A6" w:rsidRDefault="00D130FB" w:rsidP="00DE5BBB">
            <w:pPr>
              <w:rPr>
                <w:szCs w:val="22"/>
              </w:rPr>
            </w:pPr>
            <w:r w:rsidRPr="009343A6">
              <w:rPr>
                <w:szCs w:val="22"/>
              </w:rPr>
              <w:t xml:space="preserve">By the end of the session, learners </w:t>
            </w:r>
            <w:r w:rsidR="00E119FC" w:rsidRPr="009343A6">
              <w:rPr>
                <w:szCs w:val="22"/>
              </w:rPr>
              <w:t>should</w:t>
            </w:r>
            <w:r w:rsidRPr="009343A6">
              <w:rPr>
                <w:szCs w:val="22"/>
              </w:rPr>
              <w:t xml:space="preserve"> be able to:</w:t>
            </w:r>
          </w:p>
          <w:p w14:paraId="59CBBC54" w14:textId="2CB3C5B3" w:rsidR="00D130FB" w:rsidRPr="009343A6" w:rsidRDefault="00A703E8" w:rsidP="00DE5BBB">
            <w:pPr>
              <w:pStyle w:val="Normalbulletlist"/>
              <w:rPr>
                <w:szCs w:val="22"/>
              </w:rPr>
            </w:pPr>
            <w:r w:rsidRPr="009343A6">
              <w:rPr>
                <w:szCs w:val="22"/>
              </w:rPr>
              <w:t>understand safety-consciousness</w:t>
            </w:r>
          </w:p>
          <w:p w14:paraId="7804C5A5" w14:textId="12C86BB2" w:rsidR="00D130FB" w:rsidRPr="009343A6" w:rsidRDefault="006947C4" w:rsidP="00DE5BBB">
            <w:pPr>
              <w:pStyle w:val="Normalbulletlist"/>
              <w:rPr>
                <w:szCs w:val="22"/>
              </w:rPr>
            </w:pPr>
            <w:r w:rsidRPr="009343A6">
              <w:rPr>
                <w:szCs w:val="22"/>
              </w:rPr>
              <w:t>explain</w:t>
            </w:r>
            <w:r w:rsidR="005B4C91" w:rsidRPr="009343A6">
              <w:rPr>
                <w:szCs w:val="22"/>
              </w:rPr>
              <w:t xml:space="preserve"> how</w:t>
            </w:r>
            <w:r w:rsidR="00D130FB" w:rsidRPr="009343A6">
              <w:rPr>
                <w:szCs w:val="22"/>
              </w:rPr>
              <w:t xml:space="preserve"> to report potential hazards</w:t>
            </w:r>
          </w:p>
          <w:p w14:paraId="499BE9EA" w14:textId="670F4EBE" w:rsidR="00D130FB" w:rsidRPr="009343A6" w:rsidRDefault="006947C4" w:rsidP="00DE5BBB">
            <w:pPr>
              <w:pStyle w:val="Normalbulletlist"/>
              <w:rPr>
                <w:szCs w:val="22"/>
              </w:rPr>
            </w:pPr>
            <w:r w:rsidRPr="009343A6">
              <w:rPr>
                <w:szCs w:val="22"/>
              </w:rPr>
              <w:t>explain</w:t>
            </w:r>
            <w:r w:rsidR="00D130FB" w:rsidRPr="009343A6">
              <w:rPr>
                <w:szCs w:val="22"/>
              </w:rPr>
              <w:t xml:space="preserve"> the importance of good housekeeping</w:t>
            </w:r>
          </w:p>
          <w:p w14:paraId="6D7E0A5F" w14:textId="68A5D154" w:rsidR="005B4C91" w:rsidRDefault="005B4C91" w:rsidP="00DE5BBB">
            <w:pPr>
              <w:pStyle w:val="Normalbulletlist"/>
              <w:rPr>
                <w:color w:val="000000" w:themeColor="text1"/>
                <w:szCs w:val="22"/>
              </w:rPr>
            </w:pPr>
            <w:r w:rsidRPr="009343A6">
              <w:rPr>
                <w:color w:val="000000" w:themeColor="text1"/>
                <w:szCs w:val="22"/>
              </w:rPr>
              <w:t>outline the requirements of an HSE construction site inspection.</w:t>
            </w:r>
          </w:p>
          <w:p w14:paraId="3DA52984" w14:textId="77777777" w:rsidR="00575B25" w:rsidRDefault="00575B25" w:rsidP="00575B25">
            <w:pPr>
              <w:pStyle w:val="Normalbulletlist"/>
              <w:numPr>
                <w:ilvl w:val="0"/>
                <w:numId w:val="0"/>
              </w:numPr>
              <w:rPr>
                <w:color w:val="000000" w:themeColor="text1"/>
                <w:szCs w:val="22"/>
              </w:rPr>
            </w:pPr>
          </w:p>
          <w:p w14:paraId="3BACE21B" w14:textId="3069D584" w:rsidR="00575B25" w:rsidRPr="009343A6" w:rsidRDefault="00575B25" w:rsidP="00575B25">
            <w:pPr>
              <w:pStyle w:val="Normalbulletlist"/>
              <w:numPr>
                <w:ilvl w:val="0"/>
                <w:numId w:val="0"/>
              </w:numPr>
              <w:rPr>
                <w:color w:val="000000" w:themeColor="text1"/>
                <w:szCs w:val="22"/>
              </w:rPr>
            </w:pPr>
            <w:r>
              <w:rPr>
                <w:color w:val="000000" w:themeColor="text1"/>
                <w:szCs w:val="22"/>
              </w:rPr>
              <w:t>(Skills: CSA, CSC, EC3, EC5)</w:t>
            </w:r>
          </w:p>
          <w:p w14:paraId="7D699A42" w14:textId="22FB0974" w:rsidR="00D130FB" w:rsidRPr="009343A6" w:rsidRDefault="00D130FB" w:rsidP="005B4C91">
            <w:pPr>
              <w:pStyle w:val="Normalnumberedlist"/>
              <w:numPr>
                <w:ilvl w:val="0"/>
                <w:numId w:val="0"/>
              </w:numPr>
              <w:rPr>
                <w:szCs w:val="22"/>
              </w:rPr>
            </w:pPr>
          </w:p>
        </w:tc>
        <w:tc>
          <w:tcPr>
            <w:tcW w:w="6893" w:type="dxa"/>
          </w:tcPr>
          <w:p w14:paraId="2D0C3222" w14:textId="6B2F6EDE" w:rsidR="00D130FB" w:rsidRPr="005B4C91" w:rsidRDefault="00D130FB" w:rsidP="005B4C91">
            <w:pPr>
              <w:pStyle w:val="Normalheadingred"/>
            </w:pPr>
            <w:r w:rsidRPr="00E36AF8">
              <w:t>Activities</w:t>
            </w:r>
          </w:p>
          <w:p w14:paraId="47EBFEE5" w14:textId="77777777" w:rsidR="00D130FB" w:rsidRDefault="00D130FB" w:rsidP="00DE5BBB">
            <w:pPr>
              <w:pStyle w:val="Normalbulletlist"/>
              <w:rPr>
                <w:rFonts w:cs="Arial"/>
                <w:szCs w:val="22"/>
              </w:rPr>
            </w:pPr>
            <w:r w:rsidRPr="007718EF">
              <w:rPr>
                <w:rFonts w:cs="Arial"/>
                <w:szCs w:val="22"/>
              </w:rPr>
              <w:t>Facilitate classroom discussion.</w:t>
            </w:r>
          </w:p>
          <w:p w14:paraId="439E680A" w14:textId="0BABA990" w:rsidR="00D130FB" w:rsidRDefault="00D130FB" w:rsidP="00DE5BBB">
            <w:pPr>
              <w:pStyle w:val="Normalbulletlist"/>
              <w:rPr>
                <w:rFonts w:cs="Arial"/>
                <w:szCs w:val="22"/>
              </w:rPr>
            </w:pPr>
            <w:r>
              <w:rPr>
                <w:rFonts w:cs="Arial"/>
                <w:szCs w:val="22"/>
              </w:rPr>
              <w:t xml:space="preserve">Deliver </w:t>
            </w:r>
            <w:r w:rsidRPr="00721471">
              <w:rPr>
                <w:rFonts w:cs="Arial"/>
                <w:b/>
                <w:bCs w:val="0"/>
                <w:szCs w:val="22"/>
              </w:rPr>
              <w:t>PowerPoint 6</w:t>
            </w:r>
            <w:r w:rsidR="009343A6">
              <w:rPr>
                <w:rFonts w:cs="Arial"/>
                <w:szCs w:val="22"/>
              </w:rPr>
              <w:t>:</w:t>
            </w:r>
            <w:r w:rsidR="005B4C91">
              <w:rPr>
                <w:rFonts w:cs="Arial"/>
                <w:szCs w:val="22"/>
              </w:rPr>
              <w:t xml:space="preserve"> </w:t>
            </w:r>
            <w:r w:rsidR="005B4C91" w:rsidRPr="005B4C91">
              <w:rPr>
                <w:rFonts w:cs="Arial"/>
                <w:b/>
                <w:szCs w:val="22"/>
              </w:rPr>
              <w:t>Awareness and inspections</w:t>
            </w:r>
            <w:r w:rsidR="00230C34">
              <w:rPr>
                <w:rFonts w:cs="Arial"/>
                <w:bCs w:val="0"/>
                <w:szCs w:val="22"/>
              </w:rPr>
              <w:t>.</w:t>
            </w:r>
          </w:p>
          <w:p w14:paraId="2D9D04C6" w14:textId="07AA6A99" w:rsidR="00721471" w:rsidRPr="007718EF" w:rsidRDefault="00721471" w:rsidP="00DE5BBB">
            <w:pPr>
              <w:pStyle w:val="Normalbulletlist"/>
              <w:rPr>
                <w:rFonts w:cs="Arial"/>
                <w:szCs w:val="22"/>
              </w:rPr>
            </w:pPr>
            <w:r>
              <w:rPr>
                <w:rFonts w:cs="Arial"/>
                <w:szCs w:val="22"/>
              </w:rPr>
              <w:t xml:space="preserve">Complete </w:t>
            </w:r>
            <w:r>
              <w:rPr>
                <w:rFonts w:cs="Arial"/>
                <w:b/>
                <w:bCs w:val="0"/>
                <w:szCs w:val="22"/>
              </w:rPr>
              <w:t>Worksheet 6</w:t>
            </w:r>
            <w:r w:rsidR="009343A6">
              <w:rPr>
                <w:rFonts w:cs="Arial"/>
                <w:szCs w:val="22"/>
              </w:rPr>
              <w:t>:</w:t>
            </w:r>
            <w:r w:rsidR="00230C34">
              <w:rPr>
                <w:rFonts w:cs="Arial"/>
                <w:b/>
                <w:bCs w:val="0"/>
                <w:szCs w:val="22"/>
              </w:rPr>
              <w:t xml:space="preserve"> Safety and inspections</w:t>
            </w:r>
            <w:r w:rsidR="00230C34">
              <w:rPr>
                <w:rFonts w:cs="Arial"/>
                <w:szCs w:val="22"/>
              </w:rPr>
              <w:t>.</w:t>
            </w:r>
          </w:p>
          <w:p w14:paraId="32A49147" w14:textId="77777777" w:rsidR="00D130FB" w:rsidRPr="00E36AF8" w:rsidRDefault="00D130FB" w:rsidP="00DE5BBB">
            <w:pPr>
              <w:pStyle w:val="Normalbulletlist"/>
              <w:numPr>
                <w:ilvl w:val="0"/>
                <w:numId w:val="0"/>
              </w:numPr>
              <w:ind w:left="284"/>
            </w:pPr>
          </w:p>
          <w:p w14:paraId="6E66186C" w14:textId="3518CB08" w:rsidR="00D130FB" w:rsidRPr="00E36AF8" w:rsidRDefault="00D130FB" w:rsidP="00DE5BBB">
            <w:pPr>
              <w:pStyle w:val="Normalheadingred"/>
            </w:pPr>
            <w:r w:rsidRPr="00E36AF8">
              <w:t>Resources</w:t>
            </w:r>
          </w:p>
          <w:p w14:paraId="15963016" w14:textId="77777777" w:rsidR="00721471" w:rsidRDefault="00D130FB" w:rsidP="00DE5BBB">
            <w:pPr>
              <w:pStyle w:val="Normalbulletlist"/>
              <w:rPr>
                <w:b/>
              </w:rPr>
            </w:pPr>
            <w:r w:rsidRPr="00E36AF8">
              <w:rPr>
                <w:b/>
              </w:rPr>
              <w:t xml:space="preserve">PowerPoint </w:t>
            </w:r>
            <w:r w:rsidR="00721471">
              <w:rPr>
                <w:b/>
              </w:rPr>
              <w:t>6</w:t>
            </w:r>
          </w:p>
          <w:p w14:paraId="7639086C" w14:textId="78CF7C82" w:rsidR="00293628" w:rsidRPr="00293628" w:rsidRDefault="00D130FB" w:rsidP="00DE5BBB">
            <w:pPr>
              <w:pStyle w:val="Normalbulletlist"/>
              <w:rPr>
                <w:bCs w:val="0"/>
              </w:rPr>
            </w:pPr>
            <w:r w:rsidRPr="00E36AF8">
              <w:rPr>
                <w:b/>
              </w:rPr>
              <w:t xml:space="preserve">Worksheet </w:t>
            </w:r>
            <w:r w:rsidRPr="00721471">
              <w:rPr>
                <w:rFonts w:cs="Arial"/>
                <w:b/>
                <w:bCs w:val="0"/>
                <w:szCs w:val="22"/>
              </w:rPr>
              <w:t>6</w:t>
            </w:r>
          </w:p>
          <w:p w14:paraId="55BE462E" w14:textId="77777777" w:rsidR="00D130FB" w:rsidRPr="00E36AF8" w:rsidRDefault="00D130FB" w:rsidP="00A703E8">
            <w:pPr>
              <w:pStyle w:val="Normalbulletlist"/>
              <w:numPr>
                <w:ilvl w:val="0"/>
                <w:numId w:val="0"/>
              </w:numPr>
              <w:ind w:left="284"/>
              <w:rPr>
                <w:color w:val="0000FF"/>
                <w:u w:val="single"/>
              </w:rPr>
            </w:pPr>
          </w:p>
        </w:tc>
        <w:tc>
          <w:tcPr>
            <w:tcW w:w="2223" w:type="dxa"/>
          </w:tcPr>
          <w:p w14:paraId="7F9732EA" w14:textId="77777777" w:rsidR="00D130FB" w:rsidRDefault="00D130FB" w:rsidP="00DE5BBB">
            <w:r>
              <w:t xml:space="preserve">Oral questioning </w:t>
            </w:r>
          </w:p>
          <w:p w14:paraId="668943E6" w14:textId="77777777" w:rsidR="00D130FB" w:rsidRDefault="00D130FB" w:rsidP="00DE5BBB"/>
          <w:p w14:paraId="3AFEC95D" w14:textId="69169328" w:rsidR="00D130FB" w:rsidRDefault="00D130FB" w:rsidP="00DE5BBB">
            <w:r>
              <w:t xml:space="preserve">Worksheet </w:t>
            </w:r>
            <w:r>
              <w:rPr>
                <w:rFonts w:cs="Arial"/>
                <w:szCs w:val="22"/>
              </w:rPr>
              <w:t xml:space="preserve">6 </w:t>
            </w:r>
          </w:p>
          <w:p w14:paraId="5B7FC375" w14:textId="2218419F" w:rsidR="00D130FB" w:rsidRDefault="00D130FB" w:rsidP="00DE5BBB">
            <w:r>
              <w:t xml:space="preserve">Feedback on Worksheet </w:t>
            </w:r>
            <w:r>
              <w:rPr>
                <w:rFonts w:cs="Arial"/>
                <w:szCs w:val="22"/>
              </w:rPr>
              <w:t xml:space="preserve">6 </w:t>
            </w:r>
          </w:p>
          <w:p w14:paraId="4F7A5511" w14:textId="6622AA5C" w:rsidR="00D130FB" w:rsidRPr="00E36AF8" w:rsidRDefault="00D130FB" w:rsidP="00DE5BBB"/>
        </w:tc>
      </w:tr>
      <w:tr w:rsidR="00D130FB" w:rsidRPr="00E36AF8" w14:paraId="582735F7" w14:textId="77777777" w:rsidTr="74F33D3A">
        <w:trPr>
          <w:jc w:val="center"/>
        </w:trPr>
        <w:tc>
          <w:tcPr>
            <w:tcW w:w="1116" w:type="dxa"/>
          </w:tcPr>
          <w:p w14:paraId="5B8E9683" w14:textId="77777777" w:rsidR="00D130FB" w:rsidRPr="00FD1BBA" w:rsidRDefault="00D130FB" w:rsidP="00DE5BBB">
            <w:pPr>
              <w:jc w:val="center"/>
              <w:rPr>
                <w:color w:val="000000" w:themeColor="text1"/>
              </w:rPr>
            </w:pPr>
            <w:r w:rsidRPr="00FD1BBA">
              <w:rPr>
                <w:color w:val="000000" w:themeColor="text1"/>
              </w:rPr>
              <w:t>10</w:t>
            </w:r>
          </w:p>
          <w:p w14:paraId="08310559" w14:textId="77777777" w:rsidR="00D130FB" w:rsidRPr="00FD1BBA" w:rsidRDefault="00D130FB" w:rsidP="00DE5BBB">
            <w:pPr>
              <w:jc w:val="center"/>
              <w:rPr>
                <w:color w:val="000000" w:themeColor="text1"/>
              </w:rPr>
            </w:pPr>
          </w:p>
          <w:p w14:paraId="5BA6CE12" w14:textId="77777777" w:rsidR="00D130FB" w:rsidRDefault="00D130FB" w:rsidP="00DE5BBB">
            <w:pPr>
              <w:jc w:val="center"/>
            </w:pPr>
            <w:r w:rsidRPr="00FD1BBA">
              <w:rPr>
                <w:color w:val="000000" w:themeColor="text1"/>
              </w:rPr>
              <w:t>3 hours</w:t>
            </w:r>
          </w:p>
        </w:tc>
        <w:tc>
          <w:tcPr>
            <w:tcW w:w="4283" w:type="dxa"/>
          </w:tcPr>
          <w:p w14:paraId="293C5EDC" w14:textId="417D18CB" w:rsidR="00D130FB" w:rsidRPr="009343A6" w:rsidRDefault="00FD1BBA" w:rsidP="00DE5BBB">
            <w:pPr>
              <w:pStyle w:val="Normalheadingblack"/>
              <w:rPr>
                <w:szCs w:val="22"/>
              </w:rPr>
            </w:pPr>
            <w:r w:rsidRPr="009343A6">
              <w:rPr>
                <w:rFonts w:cs="Arial"/>
                <w:color w:val="000000" w:themeColor="text1"/>
                <w:szCs w:val="22"/>
                <w:lang w:eastAsia="en-GB"/>
              </w:rPr>
              <w:t>Tutor directed activity</w:t>
            </w:r>
          </w:p>
        </w:tc>
        <w:tc>
          <w:tcPr>
            <w:tcW w:w="6893" w:type="dxa"/>
          </w:tcPr>
          <w:p w14:paraId="3B247648" w14:textId="77777777" w:rsidR="00D130FB" w:rsidRDefault="00D130FB" w:rsidP="00DE5BBB">
            <w:pPr>
              <w:pStyle w:val="Normalheadingred"/>
            </w:pPr>
          </w:p>
          <w:p w14:paraId="5AB11A2F" w14:textId="77777777" w:rsidR="00373713" w:rsidRDefault="00373713" w:rsidP="00DE5BBB">
            <w:pPr>
              <w:pStyle w:val="Normalheadingred"/>
            </w:pPr>
          </w:p>
          <w:p w14:paraId="44D0FA7C" w14:textId="77777777" w:rsidR="00373713" w:rsidRDefault="00373713" w:rsidP="00DE5BBB">
            <w:pPr>
              <w:pStyle w:val="Normalheadingred"/>
            </w:pPr>
          </w:p>
          <w:p w14:paraId="0C0FDAFE" w14:textId="574673B0" w:rsidR="00373713" w:rsidRPr="00E36AF8" w:rsidRDefault="00373713" w:rsidP="00DE5BBB">
            <w:pPr>
              <w:pStyle w:val="Normalheadingred"/>
            </w:pPr>
          </w:p>
        </w:tc>
        <w:tc>
          <w:tcPr>
            <w:tcW w:w="2223" w:type="dxa"/>
          </w:tcPr>
          <w:p w14:paraId="5750F72C" w14:textId="77777777" w:rsidR="00D130FB" w:rsidRDefault="00D130FB" w:rsidP="00DE5BBB"/>
        </w:tc>
      </w:tr>
      <w:tr w:rsidR="00D130FB" w:rsidRPr="00E36AF8" w14:paraId="6F6BB257" w14:textId="77777777" w:rsidTr="74F33D3A">
        <w:trPr>
          <w:jc w:val="center"/>
        </w:trPr>
        <w:tc>
          <w:tcPr>
            <w:tcW w:w="1116" w:type="dxa"/>
          </w:tcPr>
          <w:p w14:paraId="734E1C8B" w14:textId="77777777" w:rsidR="00D130FB" w:rsidRPr="00E36AF8" w:rsidRDefault="00D130FB" w:rsidP="00DE5BBB">
            <w:pPr>
              <w:jc w:val="center"/>
            </w:pPr>
            <w:r>
              <w:t>11</w:t>
            </w:r>
          </w:p>
          <w:p w14:paraId="16A9FC35" w14:textId="77777777" w:rsidR="00D130FB" w:rsidRPr="00E36AF8" w:rsidRDefault="00D130FB" w:rsidP="00DE5BBB">
            <w:pPr>
              <w:jc w:val="center"/>
            </w:pPr>
          </w:p>
          <w:p w14:paraId="123D2C89" w14:textId="77777777" w:rsidR="00D130FB" w:rsidRPr="00E36AF8" w:rsidRDefault="00D130FB" w:rsidP="00DE5BBB">
            <w:pPr>
              <w:jc w:val="center"/>
            </w:pPr>
            <w:r>
              <w:t>3</w:t>
            </w:r>
            <w:r w:rsidRPr="00E36AF8">
              <w:t xml:space="preserve"> hours</w:t>
            </w:r>
          </w:p>
        </w:tc>
        <w:tc>
          <w:tcPr>
            <w:tcW w:w="4283" w:type="dxa"/>
          </w:tcPr>
          <w:p w14:paraId="4FE24ED9" w14:textId="1A2E3E37" w:rsidR="00D130FB" w:rsidRPr="009343A6" w:rsidRDefault="00396251" w:rsidP="00396251">
            <w:pPr>
              <w:pStyle w:val="Normalheadingred"/>
              <w:rPr>
                <w:b w:val="0"/>
                <w:szCs w:val="22"/>
              </w:rPr>
            </w:pPr>
            <w:r w:rsidRPr="009343A6">
              <w:rPr>
                <w:szCs w:val="22"/>
              </w:rPr>
              <w:t xml:space="preserve">1.8 </w:t>
            </w:r>
            <w:r w:rsidR="00D130FB" w:rsidRPr="009343A6">
              <w:rPr>
                <w:color w:val="000000" w:themeColor="text1"/>
                <w:szCs w:val="22"/>
              </w:rPr>
              <w:t>R</w:t>
            </w:r>
            <w:r w:rsidRPr="009343A6">
              <w:rPr>
                <w:color w:val="000000" w:themeColor="text1"/>
                <w:szCs w:val="22"/>
              </w:rPr>
              <w:t>ecording</w:t>
            </w:r>
            <w:r w:rsidR="00D130FB" w:rsidRPr="009343A6">
              <w:rPr>
                <w:color w:val="000000" w:themeColor="text1"/>
                <w:szCs w:val="22"/>
              </w:rPr>
              <w:t xml:space="preserve"> and </w:t>
            </w:r>
            <w:r w:rsidRPr="009343A6">
              <w:rPr>
                <w:color w:val="000000" w:themeColor="text1"/>
                <w:szCs w:val="22"/>
              </w:rPr>
              <w:t>reporting</w:t>
            </w:r>
            <w:r w:rsidR="00D130FB" w:rsidRPr="009343A6">
              <w:rPr>
                <w:color w:val="000000" w:themeColor="text1"/>
                <w:szCs w:val="22"/>
              </w:rPr>
              <w:t xml:space="preserve"> of safety incidents and near misses</w:t>
            </w:r>
          </w:p>
          <w:p w14:paraId="37F7B4D2" w14:textId="77777777" w:rsidR="00D130FB" w:rsidRPr="009343A6" w:rsidRDefault="00D130FB" w:rsidP="00DE5BBB">
            <w:pPr>
              <w:pStyle w:val="Normalbulletlist"/>
              <w:numPr>
                <w:ilvl w:val="0"/>
                <w:numId w:val="0"/>
              </w:numPr>
              <w:ind w:left="56" w:hanging="56"/>
              <w:rPr>
                <w:szCs w:val="22"/>
              </w:rPr>
            </w:pPr>
          </w:p>
          <w:p w14:paraId="34E0BBE6" w14:textId="62D2055C" w:rsidR="00D130FB" w:rsidRPr="009343A6" w:rsidRDefault="00D130FB" w:rsidP="00236843">
            <w:pPr>
              <w:pStyle w:val="Normalbulletlist"/>
              <w:numPr>
                <w:ilvl w:val="0"/>
                <w:numId w:val="0"/>
              </w:numPr>
              <w:rPr>
                <w:szCs w:val="22"/>
              </w:rPr>
            </w:pPr>
            <w:r w:rsidRPr="009343A6">
              <w:rPr>
                <w:szCs w:val="22"/>
              </w:rPr>
              <w:t>By the end of the session learne</w:t>
            </w:r>
            <w:r w:rsidR="00471775" w:rsidRPr="009343A6">
              <w:rPr>
                <w:szCs w:val="22"/>
              </w:rPr>
              <w:t>rs</w:t>
            </w:r>
            <w:r w:rsidRPr="009343A6">
              <w:rPr>
                <w:szCs w:val="22"/>
              </w:rPr>
              <w:t xml:space="preserve"> </w:t>
            </w:r>
            <w:r w:rsidR="00471775" w:rsidRPr="009343A6">
              <w:rPr>
                <w:szCs w:val="22"/>
              </w:rPr>
              <w:t>should</w:t>
            </w:r>
            <w:r w:rsidRPr="009343A6">
              <w:rPr>
                <w:szCs w:val="22"/>
              </w:rPr>
              <w:t xml:space="preserve"> be able to</w:t>
            </w:r>
            <w:r w:rsidR="00471775" w:rsidRPr="009343A6">
              <w:rPr>
                <w:szCs w:val="22"/>
              </w:rPr>
              <w:t>:</w:t>
            </w:r>
          </w:p>
          <w:p w14:paraId="2C9537B4" w14:textId="4CB05C1E" w:rsidR="00D130FB" w:rsidRPr="009343A6" w:rsidRDefault="00471775" w:rsidP="00DE5BBB">
            <w:pPr>
              <w:pStyle w:val="Normalbulletlist"/>
              <w:rPr>
                <w:szCs w:val="22"/>
              </w:rPr>
            </w:pPr>
            <w:r w:rsidRPr="009343A6">
              <w:rPr>
                <w:szCs w:val="22"/>
                <w:lang w:val="en-US"/>
              </w:rPr>
              <w:t>explain</w:t>
            </w:r>
            <w:r w:rsidR="00D130FB" w:rsidRPr="009343A6">
              <w:rPr>
                <w:szCs w:val="22"/>
                <w:lang w:val="en-US"/>
              </w:rPr>
              <w:t xml:space="preserve"> the correct procedure for recording an accident in an accident book</w:t>
            </w:r>
          </w:p>
          <w:p w14:paraId="7386C35D" w14:textId="05FFB109" w:rsidR="00D130FB" w:rsidRPr="009343A6" w:rsidRDefault="00471775" w:rsidP="00DE5BBB">
            <w:pPr>
              <w:pStyle w:val="Normalbulletlist"/>
              <w:rPr>
                <w:szCs w:val="22"/>
              </w:rPr>
            </w:pPr>
            <w:r w:rsidRPr="009343A6">
              <w:rPr>
                <w:szCs w:val="22"/>
                <w:lang w:val="en-US"/>
              </w:rPr>
              <w:t>explain</w:t>
            </w:r>
            <w:r w:rsidR="00D130FB" w:rsidRPr="009343A6">
              <w:rPr>
                <w:szCs w:val="22"/>
                <w:lang w:val="en-US"/>
              </w:rPr>
              <w:t xml:space="preserve"> what an accident reporting policy is</w:t>
            </w:r>
          </w:p>
          <w:p w14:paraId="1401B1DC" w14:textId="6CE9682A" w:rsidR="00D130FB" w:rsidRPr="009343A6" w:rsidRDefault="00471775" w:rsidP="00DE5BBB">
            <w:pPr>
              <w:pStyle w:val="Normalbulletlist"/>
              <w:rPr>
                <w:szCs w:val="22"/>
              </w:rPr>
            </w:pPr>
            <w:r w:rsidRPr="009343A6">
              <w:rPr>
                <w:szCs w:val="22"/>
                <w:lang w:val="en-US"/>
              </w:rPr>
              <w:t>u</w:t>
            </w:r>
            <w:r w:rsidR="00D130FB" w:rsidRPr="009343A6">
              <w:rPr>
                <w:szCs w:val="22"/>
                <w:lang w:val="en-US"/>
              </w:rPr>
              <w:t>nderstand the requirements for reporting RIDDOR incidents</w:t>
            </w:r>
            <w:r w:rsidRPr="009343A6">
              <w:rPr>
                <w:szCs w:val="22"/>
                <w:lang w:val="en-US"/>
              </w:rPr>
              <w:t>.</w:t>
            </w:r>
          </w:p>
          <w:p w14:paraId="20110E21" w14:textId="77777777" w:rsidR="00D130FB" w:rsidRDefault="00D130FB" w:rsidP="00DE5BBB">
            <w:pPr>
              <w:pStyle w:val="Normalbulletlist"/>
              <w:numPr>
                <w:ilvl w:val="0"/>
                <w:numId w:val="0"/>
              </w:numPr>
              <w:ind w:left="56" w:hanging="56"/>
              <w:rPr>
                <w:szCs w:val="22"/>
              </w:rPr>
            </w:pPr>
          </w:p>
          <w:p w14:paraId="5ACF9F40" w14:textId="20314004" w:rsidR="00575B25" w:rsidRPr="009343A6" w:rsidRDefault="00575B25" w:rsidP="00DE5BBB">
            <w:pPr>
              <w:pStyle w:val="Normalbulletlist"/>
              <w:numPr>
                <w:ilvl w:val="0"/>
                <w:numId w:val="0"/>
              </w:numPr>
              <w:ind w:left="56" w:hanging="56"/>
              <w:rPr>
                <w:szCs w:val="22"/>
              </w:rPr>
            </w:pPr>
            <w:r>
              <w:rPr>
                <w:szCs w:val="22"/>
              </w:rPr>
              <w:t>(Skills: CSA, CSD, EC3)</w:t>
            </w:r>
          </w:p>
          <w:p w14:paraId="4957CD39" w14:textId="77777777" w:rsidR="00D130FB" w:rsidRPr="009343A6" w:rsidRDefault="00D130FB" w:rsidP="00DE5BBB">
            <w:pPr>
              <w:pStyle w:val="Normalbulletlist"/>
              <w:numPr>
                <w:ilvl w:val="0"/>
                <w:numId w:val="0"/>
              </w:numPr>
              <w:ind w:left="284" w:hanging="284"/>
              <w:rPr>
                <w:szCs w:val="22"/>
              </w:rPr>
            </w:pPr>
          </w:p>
          <w:p w14:paraId="4868D740" w14:textId="77777777" w:rsidR="00D130FB" w:rsidRPr="009343A6" w:rsidRDefault="00D130FB" w:rsidP="00DE5BBB">
            <w:pPr>
              <w:rPr>
                <w:szCs w:val="22"/>
              </w:rPr>
            </w:pPr>
          </w:p>
        </w:tc>
        <w:tc>
          <w:tcPr>
            <w:tcW w:w="6893" w:type="dxa"/>
          </w:tcPr>
          <w:p w14:paraId="74141CFA" w14:textId="4F633A62" w:rsidR="00D130FB" w:rsidRPr="006947C4" w:rsidRDefault="00D130FB" w:rsidP="006947C4">
            <w:pPr>
              <w:pStyle w:val="Normalheadingred"/>
            </w:pPr>
            <w:r w:rsidRPr="00E36AF8">
              <w:t>Activities</w:t>
            </w:r>
          </w:p>
          <w:p w14:paraId="42A89E61" w14:textId="77777777" w:rsidR="00D130FB" w:rsidRDefault="00D130FB" w:rsidP="00DE5BBB">
            <w:pPr>
              <w:pStyle w:val="Normalbulletlist"/>
              <w:rPr>
                <w:rFonts w:cs="Arial"/>
                <w:szCs w:val="22"/>
              </w:rPr>
            </w:pPr>
            <w:r w:rsidRPr="007718EF">
              <w:rPr>
                <w:rFonts w:cs="Arial"/>
                <w:szCs w:val="22"/>
              </w:rPr>
              <w:t>Facilitate classroom discussion.</w:t>
            </w:r>
          </w:p>
          <w:p w14:paraId="59D0B6F2" w14:textId="294F66A5" w:rsidR="00D130FB" w:rsidRPr="00E119FC" w:rsidRDefault="00D130FB" w:rsidP="00DE5BBB">
            <w:pPr>
              <w:pStyle w:val="Normalbulletlist"/>
              <w:rPr>
                <w:rFonts w:cs="Arial"/>
                <w:szCs w:val="22"/>
              </w:rPr>
            </w:pPr>
            <w:r>
              <w:rPr>
                <w:rFonts w:cs="Arial"/>
                <w:szCs w:val="22"/>
              </w:rPr>
              <w:t xml:space="preserve">Deliver </w:t>
            </w:r>
            <w:r w:rsidRPr="00293628">
              <w:rPr>
                <w:rFonts w:cs="Arial"/>
                <w:b/>
                <w:bCs w:val="0"/>
                <w:szCs w:val="22"/>
              </w:rPr>
              <w:t xml:space="preserve">PowerPoint </w:t>
            </w:r>
            <w:r w:rsidR="00554A4C">
              <w:rPr>
                <w:rFonts w:cs="Arial"/>
                <w:b/>
                <w:bCs w:val="0"/>
                <w:szCs w:val="22"/>
              </w:rPr>
              <w:t>7</w:t>
            </w:r>
            <w:r w:rsidR="009343A6">
              <w:rPr>
                <w:rFonts w:cs="Arial"/>
                <w:szCs w:val="22"/>
              </w:rPr>
              <w:t>:</w:t>
            </w:r>
            <w:r w:rsidR="00E119FC">
              <w:rPr>
                <w:rFonts w:cs="Arial"/>
                <w:szCs w:val="22"/>
              </w:rPr>
              <w:t xml:space="preserve"> </w:t>
            </w:r>
            <w:r w:rsidR="00E119FC">
              <w:rPr>
                <w:rFonts w:cs="Arial"/>
                <w:b/>
                <w:bCs w:val="0"/>
                <w:szCs w:val="22"/>
              </w:rPr>
              <w:t>Incidents and near misses</w:t>
            </w:r>
          </w:p>
          <w:p w14:paraId="69FFCDC5" w14:textId="2F7CB30B" w:rsidR="00E119FC" w:rsidRPr="007718EF" w:rsidRDefault="00E119FC" w:rsidP="00DE5BBB">
            <w:pPr>
              <w:pStyle w:val="Normalbulletlist"/>
              <w:rPr>
                <w:rFonts w:cs="Arial"/>
                <w:szCs w:val="22"/>
              </w:rPr>
            </w:pPr>
            <w:r w:rsidRPr="00E119FC">
              <w:rPr>
                <w:rFonts w:cs="Arial"/>
                <w:szCs w:val="22"/>
              </w:rPr>
              <w:t xml:space="preserve">Complete </w:t>
            </w:r>
            <w:r>
              <w:rPr>
                <w:rFonts w:cs="Arial"/>
                <w:b/>
                <w:bCs w:val="0"/>
                <w:szCs w:val="22"/>
              </w:rPr>
              <w:t>Worksheet 7</w:t>
            </w:r>
            <w:r w:rsidR="009343A6">
              <w:rPr>
                <w:rFonts w:cs="Arial"/>
                <w:szCs w:val="22"/>
              </w:rPr>
              <w:t>:</w:t>
            </w:r>
            <w:r w:rsidR="00236843">
              <w:rPr>
                <w:rFonts w:cs="Arial"/>
                <w:szCs w:val="22"/>
              </w:rPr>
              <w:t xml:space="preserve"> </w:t>
            </w:r>
            <w:r w:rsidR="00236843">
              <w:rPr>
                <w:rFonts w:cs="Arial"/>
                <w:b/>
                <w:bCs w:val="0"/>
                <w:szCs w:val="22"/>
              </w:rPr>
              <w:t>Accident book entry</w:t>
            </w:r>
            <w:r w:rsidR="00236843">
              <w:rPr>
                <w:rFonts w:cs="Arial"/>
                <w:szCs w:val="22"/>
              </w:rPr>
              <w:t>.</w:t>
            </w:r>
          </w:p>
          <w:p w14:paraId="2A92180A" w14:textId="59301806" w:rsidR="00D130FB" w:rsidRPr="00E36AF8" w:rsidRDefault="00236843" w:rsidP="00DE5BBB">
            <w:pPr>
              <w:pStyle w:val="Normalbulletlist"/>
              <w:numPr>
                <w:ilvl w:val="0"/>
                <w:numId w:val="0"/>
              </w:numPr>
              <w:ind w:left="284"/>
            </w:pPr>
            <w:r>
              <w:t>Discuss with the class any other</w:t>
            </w:r>
            <w:r w:rsidR="00D130FB" w:rsidRPr="007718EF">
              <w:t xml:space="preserve"> </w:t>
            </w:r>
            <w:r w:rsidR="00D130FB">
              <w:t xml:space="preserve">reporting procedures that they may </w:t>
            </w:r>
            <w:r>
              <w:t>have heard of</w:t>
            </w:r>
            <w:r w:rsidR="00D130FB">
              <w:t>.</w:t>
            </w:r>
          </w:p>
          <w:p w14:paraId="41B0F7EC" w14:textId="05F5A2BE" w:rsidR="00D130FB" w:rsidRPr="00E36AF8" w:rsidRDefault="00D130FB" w:rsidP="00DE5BBB">
            <w:pPr>
              <w:pStyle w:val="Normalheadingred"/>
            </w:pPr>
            <w:r w:rsidRPr="00E36AF8">
              <w:t>Resources</w:t>
            </w:r>
          </w:p>
          <w:p w14:paraId="3D23ECBB" w14:textId="2FC6491D" w:rsidR="00D130FB" w:rsidRPr="008A476C" w:rsidRDefault="00D130FB" w:rsidP="00DE5BBB">
            <w:pPr>
              <w:pStyle w:val="Normalbulletlist"/>
              <w:rPr>
                <w:b/>
              </w:rPr>
            </w:pPr>
            <w:r w:rsidRPr="00E36AF8">
              <w:rPr>
                <w:b/>
              </w:rPr>
              <w:t xml:space="preserve">PowerPoint </w:t>
            </w:r>
            <w:r w:rsidR="00554A4C">
              <w:rPr>
                <w:b/>
                <w:bCs w:val="0"/>
              </w:rPr>
              <w:t>7</w:t>
            </w:r>
          </w:p>
          <w:p w14:paraId="64EFA551" w14:textId="048053B1" w:rsidR="008A476C" w:rsidRDefault="008A476C" w:rsidP="00DE5BBB">
            <w:pPr>
              <w:pStyle w:val="Normalbulletlist"/>
              <w:rPr>
                <w:b/>
              </w:rPr>
            </w:pPr>
            <w:r>
              <w:rPr>
                <w:b/>
              </w:rPr>
              <w:t>Worksheet 7</w:t>
            </w:r>
          </w:p>
          <w:p w14:paraId="263D8D2A" w14:textId="46D30C63" w:rsidR="00D130FB" w:rsidRPr="00236843" w:rsidRDefault="00D130FB" w:rsidP="00DE5BBB">
            <w:pPr>
              <w:pStyle w:val="Normalbulletlist"/>
              <w:rPr>
                <w:bCs w:val="0"/>
              </w:rPr>
            </w:pPr>
            <w:r w:rsidRPr="00236843">
              <w:rPr>
                <w:bCs w:val="0"/>
              </w:rPr>
              <w:t xml:space="preserve">Other key information about </w:t>
            </w:r>
            <w:r w:rsidR="00236843">
              <w:rPr>
                <w:bCs w:val="0"/>
              </w:rPr>
              <w:t>incidents and near misses</w:t>
            </w:r>
            <w:r w:rsidRPr="00236843">
              <w:rPr>
                <w:bCs w:val="0"/>
              </w:rPr>
              <w:t xml:space="preserve"> specific to the sector</w:t>
            </w:r>
            <w:r w:rsidR="00E93804">
              <w:rPr>
                <w:bCs w:val="0"/>
              </w:rPr>
              <w:t>.</w:t>
            </w:r>
          </w:p>
          <w:p w14:paraId="225D45D2" w14:textId="77777777" w:rsidR="00D130FB" w:rsidRDefault="00D130FB" w:rsidP="00DE5BBB"/>
          <w:p w14:paraId="6F4C60A7" w14:textId="77777777" w:rsidR="00D130FB" w:rsidRPr="00E36AF8" w:rsidRDefault="00D130FB" w:rsidP="00DE5BBB">
            <w:pPr>
              <w:rPr>
                <w:color w:val="0000FF"/>
                <w:u w:val="single"/>
              </w:rPr>
            </w:pPr>
          </w:p>
        </w:tc>
        <w:tc>
          <w:tcPr>
            <w:tcW w:w="2223" w:type="dxa"/>
          </w:tcPr>
          <w:p w14:paraId="44CF1011" w14:textId="77777777" w:rsidR="00BE47DB" w:rsidRDefault="00BE47DB" w:rsidP="00DE5BBB"/>
          <w:p w14:paraId="71C01160" w14:textId="77777777" w:rsidR="00497D2D" w:rsidRDefault="00497D2D" w:rsidP="00497D2D">
            <w:r>
              <w:t xml:space="preserve">Oral questioning </w:t>
            </w:r>
          </w:p>
          <w:p w14:paraId="0EC28267" w14:textId="6022C8C0" w:rsidR="00BE47DB" w:rsidRDefault="00BE47DB" w:rsidP="00DE5BBB">
            <w:r>
              <w:t>Worksheet 7</w:t>
            </w:r>
          </w:p>
          <w:p w14:paraId="317C4D36" w14:textId="44D58AF1" w:rsidR="00BE47DB" w:rsidRDefault="00BE47DB" w:rsidP="00DE5BBB">
            <w:r>
              <w:t>Feedback on Worksheet 7</w:t>
            </w:r>
          </w:p>
          <w:p w14:paraId="59BE2A5A" w14:textId="77777777" w:rsidR="00D130FB" w:rsidRPr="00E36AF8" w:rsidRDefault="00D130FB" w:rsidP="00497D2D"/>
        </w:tc>
      </w:tr>
      <w:tr w:rsidR="00D130FB" w:rsidRPr="00E36AF8" w14:paraId="7C19EFCC" w14:textId="77777777" w:rsidTr="74F33D3A">
        <w:trPr>
          <w:jc w:val="center"/>
        </w:trPr>
        <w:tc>
          <w:tcPr>
            <w:tcW w:w="1116" w:type="dxa"/>
          </w:tcPr>
          <w:p w14:paraId="11A5A6EC" w14:textId="77777777" w:rsidR="00D130FB" w:rsidRPr="00FD1BBA" w:rsidRDefault="00D130FB" w:rsidP="00DE5BBB">
            <w:pPr>
              <w:jc w:val="center"/>
              <w:rPr>
                <w:color w:val="000000" w:themeColor="text1"/>
              </w:rPr>
            </w:pPr>
            <w:r w:rsidRPr="00FD1BBA">
              <w:rPr>
                <w:color w:val="000000" w:themeColor="text1"/>
              </w:rPr>
              <w:t>12</w:t>
            </w:r>
          </w:p>
          <w:p w14:paraId="1B017431" w14:textId="77777777" w:rsidR="00D130FB" w:rsidRPr="00FD1BBA" w:rsidRDefault="00D130FB" w:rsidP="00DE5BBB">
            <w:pPr>
              <w:jc w:val="center"/>
              <w:rPr>
                <w:color w:val="000000" w:themeColor="text1"/>
              </w:rPr>
            </w:pPr>
          </w:p>
          <w:p w14:paraId="21D34814" w14:textId="77777777" w:rsidR="00D130FB" w:rsidRDefault="00D130FB" w:rsidP="00DE5BBB">
            <w:pPr>
              <w:jc w:val="center"/>
            </w:pPr>
            <w:r w:rsidRPr="00FD1BBA">
              <w:rPr>
                <w:color w:val="000000" w:themeColor="text1"/>
              </w:rPr>
              <w:t>3 hours</w:t>
            </w:r>
          </w:p>
        </w:tc>
        <w:tc>
          <w:tcPr>
            <w:tcW w:w="4283" w:type="dxa"/>
          </w:tcPr>
          <w:p w14:paraId="4180FDA8" w14:textId="165BFB96" w:rsidR="00D130FB" w:rsidRPr="009343A6" w:rsidRDefault="00FD1BBA" w:rsidP="00DE5BBB">
            <w:pPr>
              <w:pStyle w:val="Normalbulletlist"/>
              <w:numPr>
                <w:ilvl w:val="0"/>
                <w:numId w:val="0"/>
              </w:numPr>
              <w:ind w:left="56" w:hanging="56"/>
              <w:rPr>
                <w:b/>
                <w:bCs w:val="0"/>
                <w:szCs w:val="22"/>
              </w:rPr>
            </w:pPr>
            <w:r w:rsidRPr="009343A6">
              <w:rPr>
                <w:rFonts w:cs="Arial"/>
                <w:b/>
                <w:bCs w:val="0"/>
                <w:color w:val="000000" w:themeColor="text1"/>
                <w:szCs w:val="22"/>
                <w:lang w:eastAsia="en-GB"/>
              </w:rPr>
              <w:t>Tutor directed activity</w:t>
            </w:r>
          </w:p>
        </w:tc>
        <w:tc>
          <w:tcPr>
            <w:tcW w:w="6893" w:type="dxa"/>
          </w:tcPr>
          <w:p w14:paraId="0C90006F" w14:textId="77777777" w:rsidR="00D130FB" w:rsidRPr="00E36AF8" w:rsidRDefault="00D130FB" w:rsidP="00DE5BBB">
            <w:pPr>
              <w:pStyle w:val="Normalheadingred"/>
            </w:pPr>
          </w:p>
        </w:tc>
        <w:tc>
          <w:tcPr>
            <w:tcW w:w="2223" w:type="dxa"/>
          </w:tcPr>
          <w:p w14:paraId="0B6D531B" w14:textId="77777777" w:rsidR="00D130FB" w:rsidRDefault="00D130FB" w:rsidP="00DE5BBB"/>
        </w:tc>
      </w:tr>
      <w:tr w:rsidR="00D130FB" w:rsidRPr="00E36AF8" w14:paraId="3D0282E7" w14:textId="77777777" w:rsidTr="74F33D3A">
        <w:trPr>
          <w:jc w:val="center"/>
        </w:trPr>
        <w:tc>
          <w:tcPr>
            <w:tcW w:w="1116" w:type="dxa"/>
          </w:tcPr>
          <w:p w14:paraId="0A115FC5" w14:textId="77777777" w:rsidR="00D130FB" w:rsidRPr="00E36AF8" w:rsidRDefault="00D130FB" w:rsidP="00DE5BBB">
            <w:pPr>
              <w:jc w:val="center"/>
            </w:pPr>
            <w:r>
              <w:t>13</w:t>
            </w:r>
          </w:p>
          <w:p w14:paraId="5793C961" w14:textId="77777777" w:rsidR="00D130FB" w:rsidRPr="00E36AF8" w:rsidRDefault="00D130FB" w:rsidP="00DE5BBB">
            <w:pPr>
              <w:jc w:val="center"/>
            </w:pPr>
          </w:p>
          <w:p w14:paraId="5BA16CA6" w14:textId="77777777" w:rsidR="00D130FB" w:rsidRPr="00E36AF8" w:rsidRDefault="00D130FB" w:rsidP="00DE5BBB">
            <w:pPr>
              <w:jc w:val="center"/>
            </w:pPr>
            <w:r>
              <w:t>3</w:t>
            </w:r>
            <w:r w:rsidRPr="00E36AF8">
              <w:t xml:space="preserve"> hours</w:t>
            </w:r>
          </w:p>
        </w:tc>
        <w:tc>
          <w:tcPr>
            <w:tcW w:w="4283" w:type="dxa"/>
          </w:tcPr>
          <w:p w14:paraId="5AD1F10C" w14:textId="7814C9C9" w:rsidR="00D130FB" w:rsidRPr="009343A6" w:rsidRDefault="00396251" w:rsidP="00396251">
            <w:pPr>
              <w:pStyle w:val="Normalheadingred"/>
              <w:rPr>
                <w:bCs/>
                <w:szCs w:val="22"/>
              </w:rPr>
            </w:pPr>
            <w:r w:rsidRPr="009343A6">
              <w:rPr>
                <w:szCs w:val="22"/>
              </w:rPr>
              <w:t xml:space="preserve">1.9 </w:t>
            </w:r>
            <w:r w:rsidR="00D130FB" w:rsidRPr="009343A6">
              <w:rPr>
                <w:bCs/>
                <w:color w:val="000000" w:themeColor="text1"/>
                <w:szCs w:val="22"/>
              </w:rPr>
              <w:t>Emergency procedures for unsafe situations</w:t>
            </w:r>
          </w:p>
          <w:p w14:paraId="431943E8" w14:textId="5BD0D8C0" w:rsidR="00D130FB" w:rsidRPr="009343A6" w:rsidRDefault="00D130FB" w:rsidP="00DE5BBB">
            <w:pPr>
              <w:rPr>
                <w:szCs w:val="22"/>
              </w:rPr>
            </w:pPr>
            <w:r w:rsidRPr="009343A6">
              <w:rPr>
                <w:szCs w:val="22"/>
              </w:rPr>
              <w:t>By the end of the session learner</w:t>
            </w:r>
            <w:r w:rsidR="00236843" w:rsidRPr="009343A6">
              <w:rPr>
                <w:szCs w:val="22"/>
              </w:rPr>
              <w:t>s</w:t>
            </w:r>
            <w:r w:rsidRPr="009343A6">
              <w:rPr>
                <w:szCs w:val="22"/>
              </w:rPr>
              <w:t xml:space="preserve"> </w:t>
            </w:r>
            <w:r w:rsidR="00236843" w:rsidRPr="009343A6">
              <w:rPr>
                <w:szCs w:val="22"/>
              </w:rPr>
              <w:t>should</w:t>
            </w:r>
            <w:r w:rsidRPr="009343A6">
              <w:rPr>
                <w:szCs w:val="22"/>
              </w:rPr>
              <w:t xml:space="preserve"> be able to</w:t>
            </w:r>
            <w:r w:rsidR="001030CE" w:rsidRPr="009343A6">
              <w:rPr>
                <w:szCs w:val="22"/>
              </w:rPr>
              <w:t>:</w:t>
            </w:r>
          </w:p>
          <w:p w14:paraId="6E8E5E9D" w14:textId="77777777" w:rsidR="003803ED" w:rsidRPr="009343A6" w:rsidRDefault="003803ED" w:rsidP="003803ED">
            <w:pPr>
              <w:pStyle w:val="Normalbulletlist"/>
              <w:rPr>
                <w:szCs w:val="22"/>
              </w:rPr>
            </w:pPr>
            <w:r w:rsidRPr="009343A6">
              <w:rPr>
                <w:szCs w:val="22"/>
                <w:lang w:val="en-US"/>
              </w:rPr>
              <w:lastRenderedPageBreak/>
              <w:t>outline the Gas Industry Unsafe Situations Procedure (GIUSP)</w:t>
            </w:r>
          </w:p>
          <w:p w14:paraId="60CDA488" w14:textId="6ECDE571" w:rsidR="00D130FB" w:rsidRPr="009343A6" w:rsidRDefault="00236843" w:rsidP="00DE5BBB">
            <w:pPr>
              <w:pStyle w:val="Normalbulletlist"/>
              <w:rPr>
                <w:szCs w:val="22"/>
              </w:rPr>
            </w:pPr>
            <w:proofErr w:type="gramStart"/>
            <w:r w:rsidRPr="009343A6">
              <w:rPr>
                <w:szCs w:val="22"/>
                <w:lang w:val="en-US"/>
              </w:rPr>
              <w:t>discuss</w:t>
            </w:r>
            <w:proofErr w:type="gramEnd"/>
            <w:r w:rsidRPr="009343A6">
              <w:rPr>
                <w:szCs w:val="22"/>
                <w:lang w:val="en-US"/>
              </w:rPr>
              <w:t xml:space="preserve"> </w:t>
            </w:r>
            <w:r w:rsidR="005A60E5" w:rsidRPr="009343A6">
              <w:rPr>
                <w:szCs w:val="22"/>
                <w:lang w:val="en-US"/>
              </w:rPr>
              <w:t>the G</w:t>
            </w:r>
            <w:r w:rsidR="00D130FB" w:rsidRPr="009343A6">
              <w:rPr>
                <w:szCs w:val="22"/>
                <w:lang w:val="en-US"/>
              </w:rPr>
              <w:t xml:space="preserve">as </w:t>
            </w:r>
            <w:r w:rsidR="005A60E5" w:rsidRPr="009343A6">
              <w:rPr>
                <w:szCs w:val="22"/>
                <w:lang w:val="en-US"/>
              </w:rPr>
              <w:t>S</w:t>
            </w:r>
            <w:r w:rsidR="00D130FB" w:rsidRPr="009343A6">
              <w:rPr>
                <w:szCs w:val="22"/>
                <w:lang w:val="en-US"/>
              </w:rPr>
              <w:t xml:space="preserve">afety </w:t>
            </w:r>
            <w:r w:rsidR="005A60E5" w:rsidRPr="009343A6">
              <w:rPr>
                <w:szCs w:val="22"/>
                <w:lang w:val="en-US"/>
              </w:rPr>
              <w:t>I</w:t>
            </w:r>
            <w:r w:rsidR="00D130FB" w:rsidRPr="009343A6">
              <w:rPr>
                <w:szCs w:val="22"/>
                <w:lang w:val="en-US"/>
              </w:rPr>
              <w:t xml:space="preserve">nstallation and </w:t>
            </w:r>
            <w:r w:rsidR="000B69C4" w:rsidRPr="009343A6">
              <w:rPr>
                <w:szCs w:val="22"/>
                <w:lang w:val="en-US"/>
              </w:rPr>
              <w:t>U</w:t>
            </w:r>
            <w:r w:rsidR="00D130FB" w:rsidRPr="009343A6">
              <w:rPr>
                <w:szCs w:val="22"/>
                <w:lang w:val="en-US"/>
              </w:rPr>
              <w:t xml:space="preserve">se </w:t>
            </w:r>
            <w:r w:rsidR="000B69C4" w:rsidRPr="009343A6">
              <w:rPr>
                <w:szCs w:val="22"/>
                <w:lang w:val="en-US"/>
              </w:rPr>
              <w:t>R</w:t>
            </w:r>
            <w:r w:rsidR="00D130FB" w:rsidRPr="009343A6">
              <w:rPr>
                <w:szCs w:val="22"/>
                <w:lang w:val="en-US"/>
              </w:rPr>
              <w:t>egulations</w:t>
            </w:r>
          </w:p>
          <w:p w14:paraId="4E08175B" w14:textId="5B990185" w:rsidR="00D130FB" w:rsidRPr="009343A6" w:rsidRDefault="00977099" w:rsidP="00DE5BBB">
            <w:pPr>
              <w:pStyle w:val="Normalbulletlist"/>
              <w:rPr>
                <w:szCs w:val="22"/>
              </w:rPr>
            </w:pPr>
            <w:r w:rsidRPr="009343A6">
              <w:rPr>
                <w:szCs w:val="22"/>
                <w:lang w:val="en-US"/>
              </w:rPr>
              <w:t>d</w:t>
            </w:r>
            <w:r w:rsidR="00236843" w:rsidRPr="009343A6">
              <w:rPr>
                <w:szCs w:val="22"/>
                <w:lang w:val="en-US"/>
              </w:rPr>
              <w:t xml:space="preserve">escribe emergency procedures in relation to </w:t>
            </w:r>
            <w:r w:rsidR="00B40CE6" w:rsidRPr="009343A6">
              <w:rPr>
                <w:szCs w:val="22"/>
                <w:lang w:val="en-US"/>
              </w:rPr>
              <w:t xml:space="preserve">fire, </w:t>
            </w:r>
            <w:r w:rsidR="00236843" w:rsidRPr="009343A6">
              <w:rPr>
                <w:szCs w:val="22"/>
                <w:lang w:val="en-US"/>
              </w:rPr>
              <w:t>e</w:t>
            </w:r>
            <w:r w:rsidR="00D130FB" w:rsidRPr="009343A6">
              <w:rPr>
                <w:szCs w:val="22"/>
                <w:lang w:val="en-US"/>
              </w:rPr>
              <w:t>xcavations</w:t>
            </w:r>
            <w:r w:rsidR="00236843" w:rsidRPr="009343A6">
              <w:rPr>
                <w:szCs w:val="22"/>
                <w:lang w:val="en-US"/>
              </w:rPr>
              <w:t>, e</w:t>
            </w:r>
            <w:r w:rsidR="00D130FB" w:rsidRPr="009343A6">
              <w:rPr>
                <w:szCs w:val="22"/>
                <w:lang w:val="en-US"/>
              </w:rPr>
              <w:t>lectric shock</w:t>
            </w:r>
            <w:r w:rsidR="00236843" w:rsidRPr="009343A6">
              <w:rPr>
                <w:szCs w:val="22"/>
                <w:lang w:val="en-US"/>
              </w:rPr>
              <w:t>, gas leaks,</w:t>
            </w:r>
            <w:r w:rsidR="006D01D1" w:rsidRPr="009343A6">
              <w:rPr>
                <w:szCs w:val="22"/>
                <w:lang w:val="en-US"/>
              </w:rPr>
              <w:t xml:space="preserve"> carbon monoxide, water leaks</w:t>
            </w:r>
            <w:r w:rsidR="00483FED" w:rsidRPr="009343A6">
              <w:rPr>
                <w:szCs w:val="22"/>
                <w:lang w:val="en-US"/>
              </w:rPr>
              <w:t xml:space="preserve"> and</w:t>
            </w:r>
            <w:r w:rsidR="00236843" w:rsidRPr="009343A6">
              <w:rPr>
                <w:szCs w:val="22"/>
                <w:lang w:val="en-US"/>
              </w:rPr>
              <w:t xml:space="preserve"> terrorist threats </w:t>
            </w:r>
          </w:p>
          <w:p w14:paraId="035496C1" w14:textId="6ABEDF1B" w:rsidR="00236843" w:rsidRPr="009343A6" w:rsidRDefault="00236843" w:rsidP="00DE5BBB">
            <w:pPr>
              <w:pStyle w:val="Normalbulletlist"/>
              <w:rPr>
                <w:szCs w:val="22"/>
              </w:rPr>
            </w:pPr>
            <w:r w:rsidRPr="009343A6">
              <w:rPr>
                <w:szCs w:val="22"/>
                <w:lang w:val="en-US"/>
              </w:rPr>
              <w:t>discuss suitable first aid.</w:t>
            </w:r>
          </w:p>
          <w:p w14:paraId="4E85721C" w14:textId="77777777" w:rsidR="00D130FB" w:rsidRDefault="00D130FB" w:rsidP="00236843">
            <w:pPr>
              <w:pStyle w:val="Normalbulletlist"/>
              <w:numPr>
                <w:ilvl w:val="0"/>
                <w:numId w:val="0"/>
              </w:numPr>
              <w:ind w:left="284" w:hanging="284"/>
              <w:rPr>
                <w:szCs w:val="22"/>
              </w:rPr>
            </w:pPr>
          </w:p>
          <w:p w14:paraId="4313D298" w14:textId="716D8FAE" w:rsidR="00575B25" w:rsidRPr="009343A6" w:rsidRDefault="00575B25" w:rsidP="00236843">
            <w:pPr>
              <w:pStyle w:val="Normalbulletlist"/>
              <w:numPr>
                <w:ilvl w:val="0"/>
                <w:numId w:val="0"/>
              </w:numPr>
              <w:ind w:left="284" w:hanging="284"/>
              <w:rPr>
                <w:szCs w:val="22"/>
              </w:rPr>
            </w:pPr>
            <w:r>
              <w:rPr>
                <w:szCs w:val="22"/>
              </w:rPr>
              <w:t>(Skills: CSC, EC5)</w:t>
            </w:r>
          </w:p>
        </w:tc>
        <w:tc>
          <w:tcPr>
            <w:tcW w:w="6893" w:type="dxa"/>
          </w:tcPr>
          <w:p w14:paraId="397B0767" w14:textId="3A0FC716" w:rsidR="00D130FB" w:rsidRPr="001030CE" w:rsidRDefault="00D130FB" w:rsidP="001030CE">
            <w:pPr>
              <w:pStyle w:val="Normalheadingred"/>
            </w:pPr>
            <w:r>
              <w:lastRenderedPageBreak/>
              <w:t>Activities</w:t>
            </w:r>
          </w:p>
          <w:p w14:paraId="3FD7BA55" w14:textId="77777777" w:rsidR="00D130FB" w:rsidRDefault="00D130FB" w:rsidP="00DE5BBB">
            <w:pPr>
              <w:pStyle w:val="Normalbulletlist"/>
              <w:rPr>
                <w:rFonts w:cs="Arial"/>
                <w:szCs w:val="22"/>
              </w:rPr>
            </w:pPr>
            <w:r w:rsidRPr="007718EF">
              <w:rPr>
                <w:rFonts w:cs="Arial"/>
                <w:szCs w:val="22"/>
              </w:rPr>
              <w:t>Facilitate classroom discussion.</w:t>
            </w:r>
          </w:p>
          <w:p w14:paraId="52142665" w14:textId="784FBFF8" w:rsidR="00D130FB" w:rsidRDefault="00D130FB" w:rsidP="00DE5BBB">
            <w:pPr>
              <w:pStyle w:val="Normalbulletlist"/>
              <w:rPr>
                <w:rFonts w:cs="Arial"/>
                <w:szCs w:val="22"/>
              </w:rPr>
            </w:pPr>
            <w:r>
              <w:rPr>
                <w:rFonts w:cs="Arial"/>
                <w:szCs w:val="22"/>
              </w:rPr>
              <w:t>Deliver</w:t>
            </w:r>
            <w:r w:rsidRPr="00721471">
              <w:rPr>
                <w:rFonts w:cs="Arial"/>
                <w:b/>
                <w:bCs w:val="0"/>
                <w:szCs w:val="22"/>
              </w:rPr>
              <w:t xml:space="preserve"> PowerPoint </w:t>
            </w:r>
            <w:r w:rsidR="00554A4C">
              <w:rPr>
                <w:rFonts w:cs="Arial"/>
                <w:b/>
                <w:bCs w:val="0"/>
                <w:szCs w:val="22"/>
              </w:rPr>
              <w:t>8</w:t>
            </w:r>
            <w:r w:rsidR="009343A6">
              <w:rPr>
                <w:rFonts w:cs="Arial"/>
                <w:szCs w:val="22"/>
              </w:rPr>
              <w:t>:</w:t>
            </w:r>
            <w:r w:rsidR="005A60E5">
              <w:rPr>
                <w:rFonts w:cs="Arial"/>
                <w:szCs w:val="22"/>
              </w:rPr>
              <w:t xml:space="preserve"> </w:t>
            </w:r>
            <w:r w:rsidR="005A60E5">
              <w:rPr>
                <w:rFonts w:cs="Arial"/>
                <w:b/>
                <w:bCs w:val="0"/>
                <w:szCs w:val="22"/>
              </w:rPr>
              <w:t>Reacting to an emergency</w:t>
            </w:r>
            <w:r w:rsidR="005A60E5">
              <w:rPr>
                <w:rFonts w:cs="Arial"/>
                <w:szCs w:val="22"/>
              </w:rPr>
              <w:t>.</w:t>
            </w:r>
          </w:p>
          <w:p w14:paraId="3FCC7754" w14:textId="443944DC" w:rsidR="007E5D25" w:rsidRPr="007718EF" w:rsidRDefault="007E5D25" w:rsidP="00DE5BBB">
            <w:pPr>
              <w:pStyle w:val="Normalbulletlist"/>
              <w:rPr>
                <w:rFonts w:cs="Arial"/>
                <w:szCs w:val="22"/>
              </w:rPr>
            </w:pPr>
            <w:r>
              <w:rPr>
                <w:rFonts w:cs="Arial"/>
                <w:szCs w:val="22"/>
              </w:rPr>
              <w:t xml:space="preserve">Complete </w:t>
            </w:r>
            <w:r w:rsidRPr="007E5D25">
              <w:rPr>
                <w:rFonts w:cs="Arial"/>
                <w:b/>
                <w:bCs w:val="0"/>
                <w:szCs w:val="22"/>
              </w:rPr>
              <w:t>Worksheet 8</w:t>
            </w:r>
            <w:r w:rsidR="009343A6">
              <w:rPr>
                <w:rFonts w:cs="Arial"/>
                <w:szCs w:val="22"/>
              </w:rPr>
              <w:t>:</w:t>
            </w:r>
            <w:r>
              <w:rPr>
                <w:rFonts w:cs="Arial"/>
                <w:szCs w:val="22"/>
              </w:rPr>
              <w:t xml:space="preserve"> </w:t>
            </w:r>
            <w:r w:rsidRPr="007E5D25">
              <w:rPr>
                <w:rFonts w:cs="Arial"/>
                <w:b/>
                <w:bCs w:val="0"/>
                <w:szCs w:val="22"/>
              </w:rPr>
              <w:t>What to do in unsafe situations</w:t>
            </w:r>
            <w:r>
              <w:rPr>
                <w:rFonts w:cs="Arial"/>
                <w:szCs w:val="22"/>
              </w:rPr>
              <w:t>.</w:t>
            </w:r>
          </w:p>
          <w:p w14:paraId="6A11D086" w14:textId="6F4DCE86" w:rsidR="00D130FB" w:rsidRDefault="00D130FB" w:rsidP="00DE5BBB">
            <w:pPr>
              <w:pStyle w:val="Normalbulletlist"/>
            </w:pPr>
            <w:r w:rsidRPr="007718EF">
              <w:lastRenderedPageBreak/>
              <w:t xml:space="preserve">As a class, </w:t>
            </w:r>
            <w:r w:rsidR="00ED4570">
              <w:t xml:space="preserve">discuss how individuals might react in these types of </w:t>
            </w:r>
            <w:proofErr w:type="gramStart"/>
            <w:r w:rsidR="00ED4570">
              <w:t>emergency</w:t>
            </w:r>
            <w:proofErr w:type="gramEnd"/>
            <w:r w:rsidR="00ED4570">
              <w:t>. Are they right?</w:t>
            </w:r>
          </w:p>
          <w:p w14:paraId="48798ABB" w14:textId="77777777" w:rsidR="00D130FB" w:rsidRPr="00E36AF8" w:rsidRDefault="00D130FB" w:rsidP="00DE5BBB">
            <w:pPr>
              <w:pStyle w:val="Normalbulletlist"/>
              <w:numPr>
                <w:ilvl w:val="0"/>
                <w:numId w:val="0"/>
              </w:numPr>
              <w:ind w:left="284"/>
            </w:pPr>
          </w:p>
          <w:p w14:paraId="79CC10E8" w14:textId="15F8E387" w:rsidR="00D130FB" w:rsidRPr="00E36AF8" w:rsidRDefault="00D130FB" w:rsidP="00DE5BBB">
            <w:pPr>
              <w:pStyle w:val="Normalheadingred"/>
            </w:pPr>
            <w:r w:rsidRPr="00E36AF8">
              <w:t>Resources</w:t>
            </w:r>
          </w:p>
          <w:p w14:paraId="24B1807B" w14:textId="5E797D60" w:rsidR="00D130FB" w:rsidRDefault="00D130FB" w:rsidP="00DE5BBB">
            <w:pPr>
              <w:pStyle w:val="Normalbulletlist"/>
              <w:rPr>
                <w:b/>
              </w:rPr>
            </w:pPr>
            <w:r w:rsidRPr="00E36AF8">
              <w:rPr>
                <w:b/>
              </w:rPr>
              <w:t>PowerPoin</w:t>
            </w:r>
            <w:r w:rsidRPr="00293628">
              <w:rPr>
                <w:b/>
              </w:rPr>
              <w:t xml:space="preserve">t </w:t>
            </w:r>
            <w:r w:rsidR="00554A4C">
              <w:rPr>
                <w:b/>
              </w:rPr>
              <w:t>8</w:t>
            </w:r>
          </w:p>
          <w:p w14:paraId="75CBA57C" w14:textId="02A18E88" w:rsidR="007E5D25" w:rsidRDefault="007E5D25" w:rsidP="00DE5BBB">
            <w:pPr>
              <w:pStyle w:val="Normalbulletlist"/>
              <w:rPr>
                <w:b/>
              </w:rPr>
            </w:pPr>
            <w:r>
              <w:rPr>
                <w:b/>
              </w:rPr>
              <w:t>Worksheet 8</w:t>
            </w:r>
          </w:p>
          <w:p w14:paraId="489AAD40" w14:textId="545EC2D5" w:rsidR="00D130FB" w:rsidRPr="009F5C5D" w:rsidRDefault="00D130FB" w:rsidP="00DE5BBB">
            <w:pPr>
              <w:pStyle w:val="Normalbulletlist"/>
              <w:rPr>
                <w:bCs w:val="0"/>
              </w:rPr>
            </w:pPr>
            <w:r w:rsidRPr="009F5C5D">
              <w:rPr>
                <w:bCs w:val="0"/>
              </w:rPr>
              <w:t xml:space="preserve">Other key information about </w:t>
            </w:r>
            <w:r w:rsidR="009F5C5D">
              <w:rPr>
                <w:bCs w:val="0"/>
              </w:rPr>
              <w:t>emergencies in the construction sector</w:t>
            </w:r>
          </w:p>
          <w:p w14:paraId="70F53D6C" w14:textId="77777777" w:rsidR="00D130FB" w:rsidRDefault="00D130FB" w:rsidP="00DE5BBB">
            <w:pPr>
              <w:pStyle w:val="Normalbulletlist"/>
              <w:numPr>
                <w:ilvl w:val="0"/>
                <w:numId w:val="0"/>
              </w:numPr>
              <w:ind w:left="284" w:hanging="284"/>
              <w:rPr>
                <w:b/>
              </w:rPr>
            </w:pPr>
          </w:p>
          <w:p w14:paraId="0B425BE3" w14:textId="08ADFC7F" w:rsidR="00D130FB" w:rsidRPr="009343A6" w:rsidRDefault="009343A6" w:rsidP="009343A6">
            <w:pPr>
              <w:pStyle w:val="Normalbulletlist"/>
              <w:rPr>
                <w:rStyle w:val="Hyperlink"/>
              </w:rPr>
            </w:pPr>
            <w:r>
              <w:fldChar w:fldCharType="begin"/>
            </w:r>
            <w:r>
              <w:instrText xml:space="preserve"> HYPERLINK "https://www.askthe.police.uk/content/Q958.htm" </w:instrText>
            </w:r>
            <w:r>
              <w:fldChar w:fldCharType="separate"/>
            </w:r>
            <w:r w:rsidR="00D130FB" w:rsidRPr="009343A6">
              <w:rPr>
                <w:rStyle w:val="Hyperlink"/>
              </w:rPr>
              <w:t>Q958: What should I do in the event of a terrorist attack? (askthe.police.uk)</w:t>
            </w:r>
          </w:p>
          <w:p w14:paraId="0BCBCC7D" w14:textId="328FE931" w:rsidR="00D130FB" w:rsidRDefault="009343A6" w:rsidP="00DE5BBB">
            <w:pPr>
              <w:pStyle w:val="ListParagraph"/>
              <w:rPr>
                <w:b/>
              </w:rPr>
            </w:pPr>
            <w:r>
              <w:rPr>
                <w:rFonts w:eastAsia="Times New Roman"/>
                <w:bCs/>
              </w:rPr>
              <w:fldChar w:fldCharType="end"/>
            </w:r>
          </w:p>
          <w:p w14:paraId="247093A8" w14:textId="77777777" w:rsidR="00D130FB" w:rsidRPr="00E36AF8" w:rsidRDefault="00D130FB" w:rsidP="00DE5BBB">
            <w:pPr>
              <w:pStyle w:val="Normalbulletlist"/>
              <w:numPr>
                <w:ilvl w:val="0"/>
                <w:numId w:val="0"/>
              </w:numPr>
              <w:rPr>
                <w:b/>
              </w:rPr>
            </w:pPr>
          </w:p>
          <w:p w14:paraId="0DDD4902" w14:textId="77777777" w:rsidR="00D130FB" w:rsidRDefault="00D130FB" w:rsidP="00DE5BBB"/>
          <w:p w14:paraId="7D46954F" w14:textId="77777777" w:rsidR="00D130FB" w:rsidRPr="00E36AF8" w:rsidRDefault="00D130FB" w:rsidP="00DE5BBB">
            <w:pPr>
              <w:rPr>
                <w:color w:val="0000FF"/>
                <w:u w:val="single"/>
              </w:rPr>
            </w:pPr>
          </w:p>
        </w:tc>
        <w:tc>
          <w:tcPr>
            <w:tcW w:w="2223" w:type="dxa"/>
          </w:tcPr>
          <w:p w14:paraId="6B752FF3" w14:textId="77777777" w:rsidR="005F76EC" w:rsidRDefault="005F76EC" w:rsidP="00DE5BBB"/>
          <w:p w14:paraId="55226D7D" w14:textId="77777777" w:rsidR="00497D2D" w:rsidRDefault="00497D2D" w:rsidP="00497D2D">
            <w:r>
              <w:t xml:space="preserve">Oral questioning </w:t>
            </w:r>
          </w:p>
          <w:p w14:paraId="42E027BF" w14:textId="11EF5014" w:rsidR="005F76EC" w:rsidRDefault="005F76EC" w:rsidP="00DE5BBB">
            <w:r>
              <w:t>Worksheet 8</w:t>
            </w:r>
          </w:p>
          <w:p w14:paraId="24DFB9C1" w14:textId="3138DFFF" w:rsidR="005F76EC" w:rsidRDefault="005F76EC" w:rsidP="00DE5BBB">
            <w:r>
              <w:lastRenderedPageBreak/>
              <w:t>Feedback on Worksheet 8</w:t>
            </w:r>
          </w:p>
          <w:p w14:paraId="665A4460" w14:textId="77777777" w:rsidR="00D130FB" w:rsidRDefault="00D130FB" w:rsidP="00DE5BBB"/>
          <w:p w14:paraId="2FFDF73C" w14:textId="77777777" w:rsidR="00D130FB" w:rsidRPr="00E36AF8" w:rsidRDefault="00D130FB" w:rsidP="00DE5BBB"/>
        </w:tc>
      </w:tr>
      <w:tr w:rsidR="00D130FB" w:rsidRPr="00E36AF8" w14:paraId="000AA7EE" w14:textId="77777777" w:rsidTr="74F33D3A">
        <w:trPr>
          <w:jc w:val="center"/>
        </w:trPr>
        <w:tc>
          <w:tcPr>
            <w:tcW w:w="1116" w:type="dxa"/>
          </w:tcPr>
          <w:p w14:paraId="2464A40C" w14:textId="77777777" w:rsidR="00D130FB" w:rsidRPr="00FD1BBA" w:rsidRDefault="00D130FB" w:rsidP="00DE5BBB">
            <w:pPr>
              <w:jc w:val="center"/>
              <w:rPr>
                <w:color w:val="000000" w:themeColor="text1"/>
              </w:rPr>
            </w:pPr>
            <w:r w:rsidRPr="00FD1BBA">
              <w:rPr>
                <w:color w:val="000000" w:themeColor="text1"/>
              </w:rPr>
              <w:lastRenderedPageBreak/>
              <w:t>14</w:t>
            </w:r>
          </w:p>
          <w:p w14:paraId="43F628D1" w14:textId="77777777" w:rsidR="00D130FB" w:rsidRPr="00FD1BBA" w:rsidRDefault="00D130FB" w:rsidP="00DE5BBB">
            <w:pPr>
              <w:jc w:val="center"/>
              <w:rPr>
                <w:color w:val="000000" w:themeColor="text1"/>
              </w:rPr>
            </w:pPr>
          </w:p>
          <w:p w14:paraId="5588A634" w14:textId="77777777" w:rsidR="00D130FB" w:rsidRDefault="00D130FB" w:rsidP="00DE5BBB">
            <w:pPr>
              <w:jc w:val="center"/>
            </w:pPr>
            <w:r w:rsidRPr="00FD1BBA">
              <w:rPr>
                <w:color w:val="000000" w:themeColor="text1"/>
              </w:rPr>
              <w:t>3 hours</w:t>
            </w:r>
          </w:p>
        </w:tc>
        <w:tc>
          <w:tcPr>
            <w:tcW w:w="4283" w:type="dxa"/>
          </w:tcPr>
          <w:p w14:paraId="765CEF48" w14:textId="6E81417C" w:rsidR="00D130FB" w:rsidRPr="009343A6" w:rsidRDefault="00FD1BBA" w:rsidP="00DE5BBB">
            <w:pPr>
              <w:pStyle w:val="Normalheadingblack"/>
              <w:rPr>
                <w:bCs/>
                <w:szCs w:val="22"/>
              </w:rPr>
            </w:pPr>
            <w:r w:rsidRPr="009343A6">
              <w:rPr>
                <w:rFonts w:cs="Arial"/>
                <w:color w:val="000000" w:themeColor="text1"/>
                <w:szCs w:val="22"/>
                <w:lang w:eastAsia="en-GB"/>
              </w:rPr>
              <w:t>Tutor directed activity</w:t>
            </w:r>
          </w:p>
        </w:tc>
        <w:tc>
          <w:tcPr>
            <w:tcW w:w="6893" w:type="dxa"/>
          </w:tcPr>
          <w:p w14:paraId="6654878D" w14:textId="77777777" w:rsidR="00D130FB" w:rsidRDefault="00D130FB" w:rsidP="00DE5BBB">
            <w:pPr>
              <w:pStyle w:val="Normalheadingred"/>
            </w:pPr>
          </w:p>
        </w:tc>
        <w:tc>
          <w:tcPr>
            <w:tcW w:w="2223" w:type="dxa"/>
          </w:tcPr>
          <w:p w14:paraId="53E129BA" w14:textId="77777777" w:rsidR="00D130FB" w:rsidRDefault="00D130FB" w:rsidP="00DE5BBB"/>
        </w:tc>
      </w:tr>
      <w:tr w:rsidR="00D130FB" w:rsidRPr="00E36AF8" w14:paraId="53D1EF5E" w14:textId="77777777" w:rsidTr="74F33D3A">
        <w:trPr>
          <w:jc w:val="center"/>
        </w:trPr>
        <w:tc>
          <w:tcPr>
            <w:tcW w:w="1116" w:type="dxa"/>
          </w:tcPr>
          <w:p w14:paraId="33D90365" w14:textId="77777777" w:rsidR="00D130FB" w:rsidRPr="00E36AF8" w:rsidRDefault="00D130FB" w:rsidP="00DE5BBB">
            <w:pPr>
              <w:jc w:val="center"/>
            </w:pPr>
            <w:r>
              <w:t>15</w:t>
            </w:r>
          </w:p>
          <w:p w14:paraId="2763FA6F" w14:textId="77777777" w:rsidR="00D130FB" w:rsidRPr="00E36AF8" w:rsidRDefault="00D130FB" w:rsidP="00DE5BBB">
            <w:pPr>
              <w:jc w:val="center"/>
            </w:pPr>
          </w:p>
          <w:p w14:paraId="418B330A" w14:textId="77777777" w:rsidR="00D130FB" w:rsidRPr="00E36AF8" w:rsidRDefault="00D130FB" w:rsidP="00DE5BBB">
            <w:pPr>
              <w:jc w:val="center"/>
              <w:rPr>
                <w:b/>
              </w:rPr>
            </w:pPr>
            <w:r>
              <w:t>3</w:t>
            </w:r>
            <w:r w:rsidRPr="00E36AF8">
              <w:t xml:space="preserve"> hours</w:t>
            </w:r>
          </w:p>
        </w:tc>
        <w:tc>
          <w:tcPr>
            <w:tcW w:w="4283" w:type="dxa"/>
          </w:tcPr>
          <w:p w14:paraId="1431E1C0" w14:textId="252473B4" w:rsidR="00D130FB" w:rsidRPr="009343A6" w:rsidRDefault="00396251" w:rsidP="00396251">
            <w:pPr>
              <w:pStyle w:val="Normalheadingred"/>
              <w:rPr>
                <w:b w:val="0"/>
                <w:szCs w:val="22"/>
              </w:rPr>
            </w:pPr>
            <w:r w:rsidRPr="009343A6">
              <w:rPr>
                <w:szCs w:val="22"/>
              </w:rPr>
              <w:t xml:space="preserve">1.10 </w:t>
            </w:r>
            <w:r w:rsidR="00D130FB" w:rsidRPr="009343A6">
              <w:rPr>
                <w:color w:val="000000" w:themeColor="text1"/>
                <w:szCs w:val="22"/>
              </w:rPr>
              <w:t>Types of PPE</w:t>
            </w:r>
          </w:p>
          <w:p w14:paraId="58AE316E" w14:textId="77777777" w:rsidR="00D130FB" w:rsidRPr="009343A6" w:rsidRDefault="00D130FB" w:rsidP="00DE5BBB">
            <w:pPr>
              <w:pStyle w:val="Normalbulletlist"/>
              <w:numPr>
                <w:ilvl w:val="0"/>
                <w:numId w:val="0"/>
              </w:numPr>
              <w:ind w:left="284" w:hanging="284"/>
              <w:rPr>
                <w:b/>
                <w:szCs w:val="22"/>
              </w:rPr>
            </w:pPr>
          </w:p>
          <w:p w14:paraId="2DAB2905" w14:textId="0FD619C7" w:rsidR="00D130FB" w:rsidRPr="009343A6" w:rsidRDefault="00D130FB" w:rsidP="00DE5BBB">
            <w:pPr>
              <w:rPr>
                <w:szCs w:val="22"/>
              </w:rPr>
            </w:pPr>
            <w:r w:rsidRPr="009343A6">
              <w:rPr>
                <w:szCs w:val="22"/>
              </w:rPr>
              <w:t>At the end of the session learners should be able to</w:t>
            </w:r>
            <w:r w:rsidR="001030CE" w:rsidRPr="009343A6">
              <w:rPr>
                <w:szCs w:val="22"/>
              </w:rPr>
              <w:t>:</w:t>
            </w:r>
          </w:p>
          <w:p w14:paraId="1A51796A" w14:textId="309E6DB1" w:rsidR="00D130FB" w:rsidRPr="009343A6" w:rsidRDefault="003C61BB" w:rsidP="00DE5BBB">
            <w:pPr>
              <w:pStyle w:val="Normalbulletlist"/>
              <w:rPr>
                <w:szCs w:val="22"/>
                <w:lang w:val="en-US"/>
              </w:rPr>
            </w:pPr>
            <w:r w:rsidRPr="009343A6">
              <w:rPr>
                <w:szCs w:val="22"/>
                <w:lang w:val="en-US"/>
              </w:rPr>
              <w:t>s</w:t>
            </w:r>
            <w:r w:rsidR="00D130FB" w:rsidRPr="009343A6">
              <w:rPr>
                <w:szCs w:val="22"/>
                <w:lang w:val="en-US"/>
              </w:rPr>
              <w:t>tate the purpose of PPE to mitigate risks</w:t>
            </w:r>
          </w:p>
          <w:p w14:paraId="42AB8DC2" w14:textId="680E5E78" w:rsidR="00D130FB" w:rsidRPr="009343A6" w:rsidRDefault="003C61BB" w:rsidP="00DE5BBB">
            <w:pPr>
              <w:pStyle w:val="Normalbulletlist"/>
              <w:rPr>
                <w:szCs w:val="22"/>
                <w:lang w:val="en-US"/>
              </w:rPr>
            </w:pPr>
            <w:r w:rsidRPr="009343A6">
              <w:rPr>
                <w:szCs w:val="22"/>
                <w:lang w:val="en-US"/>
              </w:rPr>
              <w:lastRenderedPageBreak/>
              <w:t>i</w:t>
            </w:r>
            <w:r w:rsidR="00D130FB" w:rsidRPr="009343A6">
              <w:rPr>
                <w:szCs w:val="22"/>
                <w:lang w:val="en-US"/>
              </w:rPr>
              <w:t>dentify the various types of PPE</w:t>
            </w:r>
          </w:p>
          <w:p w14:paraId="4A6A126F" w14:textId="6D8024BD" w:rsidR="00D130FB" w:rsidRPr="009343A6" w:rsidRDefault="003C61BB" w:rsidP="00DE5BBB">
            <w:pPr>
              <w:pStyle w:val="Normalbulletlist"/>
              <w:rPr>
                <w:szCs w:val="22"/>
                <w:lang w:val="en-US"/>
              </w:rPr>
            </w:pPr>
            <w:r w:rsidRPr="009343A6">
              <w:rPr>
                <w:szCs w:val="22"/>
                <w:lang w:val="en-US"/>
              </w:rPr>
              <w:t>u</w:t>
            </w:r>
            <w:r w:rsidR="00D130FB" w:rsidRPr="009343A6">
              <w:rPr>
                <w:szCs w:val="22"/>
                <w:lang w:val="en-US"/>
              </w:rPr>
              <w:t>nderstand the correct method of using the various types of PPE</w:t>
            </w:r>
            <w:r w:rsidRPr="009343A6">
              <w:rPr>
                <w:szCs w:val="22"/>
                <w:lang w:val="en-US"/>
              </w:rPr>
              <w:t>.</w:t>
            </w:r>
            <w:r w:rsidR="00D130FB" w:rsidRPr="009343A6">
              <w:rPr>
                <w:szCs w:val="22"/>
                <w:lang w:val="en-US"/>
              </w:rPr>
              <w:t xml:space="preserve"> </w:t>
            </w:r>
          </w:p>
          <w:p w14:paraId="625206B0" w14:textId="77777777" w:rsidR="00D130FB" w:rsidRPr="009343A6" w:rsidRDefault="00D130FB" w:rsidP="00DE5BBB">
            <w:pPr>
              <w:rPr>
                <w:szCs w:val="22"/>
              </w:rPr>
            </w:pPr>
          </w:p>
        </w:tc>
        <w:tc>
          <w:tcPr>
            <w:tcW w:w="6893" w:type="dxa"/>
          </w:tcPr>
          <w:p w14:paraId="7FD76A05" w14:textId="046446AA" w:rsidR="00D130FB" w:rsidRPr="00E36AF8" w:rsidRDefault="00D130FB" w:rsidP="00DE5BBB">
            <w:pPr>
              <w:pStyle w:val="Normalheadingred"/>
            </w:pPr>
            <w:r w:rsidRPr="00E36AF8">
              <w:lastRenderedPageBreak/>
              <w:t>Activities</w:t>
            </w:r>
          </w:p>
          <w:p w14:paraId="060B4B17" w14:textId="77777777" w:rsidR="00D130FB" w:rsidRDefault="00D130FB" w:rsidP="00DE5BBB">
            <w:pPr>
              <w:pStyle w:val="Normalbulletlist"/>
              <w:numPr>
                <w:ilvl w:val="0"/>
                <w:numId w:val="0"/>
              </w:numPr>
              <w:rPr>
                <w:color w:val="FF0000"/>
              </w:rPr>
            </w:pPr>
          </w:p>
          <w:p w14:paraId="7A4C5BD6" w14:textId="77777777" w:rsidR="00D130FB" w:rsidRDefault="00D130FB" w:rsidP="00DE5BBB">
            <w:pPr>
              <w:pStyle w:val="Normalbulletlist"/>
              <w:rPr>
                <w:rFonts w:cs="Arial"/>
                <w:szCs w:val="22"/>
              </w:rPr>
            </w:pPr>
            <w:r w:rsidRPr="007718EF">
              <w:rPr>
                <w:rFonts w:cs="Arial"/>
                <w:szCs w:val="22"/>
              </w:rPr>
              <w:t>Facilitate classroom discussion.</w:t>
            </w:r>
          </w:p>
          <w:p w14:paraId="5E6C2091" w14:textId="735640BB" w:rsidR="00D130FB" w:rsidRPr="005F76EC" w:rsidRDefault="00D130FB" w:rsidP="00DE5BBB">
            <w:pPr>
              <w:pStyle w:val="Normalbulletlist"/>
              <w:rPr>
                <w:rFonts w:cs="Arial"/>
                <w:szCs w:val="22"/>
              </w:rPr>
            </w:pPr>
            <w:r>
              <w:rPr>
                <w:rFonts w:cs="Arial"/>
                <w:szCs w:val="22"/>
              </w:rPr>
              <w:t xml:space="preserve">Deliver </w:t>
            </w:r>
            <w:r w:rsidRPr="00721471">
              <w:rPr>
                <w:rFonts w:cs="Arial"/>
                <w:b/>
                <w:bCs w:val="0"/>
                <w:szCs w:val="22"/>
              </w:rPr>
              <w:t xml:space="preserve">PowerPoint </w:t>
            </w:r>
            <w:r w:rsidR="00554A4C">
              <w:rPr>
                <w:rFonts w:cs="Arial"/>
                <w:b/>
                <w:bCs w:val="0"/>
                <w:szCs w:val="22"/>
              </w:rPr>
              <w:t>9</w:t>
            </w:r>
            <w:r w:rsidR="009343A6" w:rsidRPr="009343A6">
              <w:rPr>
                <w:rFonts w:cs="Arial"/>
                <w:szCs w:val="22"/>
              </w:rPr>
              <w:t>:</w:t>
            </w:r>
            <w:r w:rsidR="00603D25">
              <w:rPr>
                <w:rFonts w:cs="Arial"/>
                <w:b/>
                <w:bCs w:val="0"/>
                <w:i/>
                <w:iCs/>
                <w:szCs w:val="22"/>
              </w:rPr>
              <w:t xml:space="preserve"> </w:t>
            </w:r>
            <w:r w:rsidR="00603D25" w:rsidRPr="00603D25">
              <w:rPr>
                <w:rFonts w:cs="Arial"/>
                <w:b/>
                <w:szCs w:val="22"/>
              </w:rPr>
              <w:t>PPE</w:t>
            </w:r>
            <w:r w:rsidR="00603D25">
              <w:rPr>
                <w:rFonts w:cs="Arial"/>
                <w:bCs w:val="0"/>
                <w:szCs w:val="22"/>
              </w:rPr>
              <w:t>.</w:t>
            </w:r>
          </w:p>
          <w:p w14:paraId="0A7F8A9F" w14:textId="090F7E55" w:rsidR="005F76EC" w:rsidRPr="007718EF" w:rsidRDefault="005F76EC" w:rsidP="00DE5BBB">
            <w:pPr>
              <w:pStyle w:val="Normalbulletlist"/>
              <w:rPr>
                <w:rFonts w:cs="Arial"/>
                <w:szCs w:val="22"/>
              </w:rPr>
            </w:pPr>
            <w:r>
              <w:rPr>
                <w:rFonts w:cs="Arial"/>
                <w:szCs w:val="22"/>
              </w:rPr>
              <w:t xml:space="preserve">Complete </w:t>
            </w:r>
            <w:r>
              <w:rPr>
                <w:rFonts w:cs="Arial"/>
                <w:b/>
                <w:bCs w:val="0"/>
                <w:szCs w:val="22"/>
              </w:rPr>
              <w:t>Worksheet 9</w:t>
            </w:r>
            <w:r w:rsidR="009343A6">
              <w:rPr>
                <w:rFonts w:cs="Arial"/>
                <w:szCs w:val="22"/>
              </w:rPr>
              <w:t>:</w:t>
            </w:r>
            <w:r w:rsidR="00E034EB">
              <w:rPr>
                <w:rFonts w:cs="Arial"/>
                <w:szCs w:val="22"/>
              </w:rPr>
              <w:t xml:space="preserve"> </w:t>
            </w:r>
            <w:r w:rsidR="00E034EB">
              <w:rPr>
                <w:rFonts w:cs="Arial"/>
                <w:b/>
                <w:bCs w:val="0"/>
                <w:szCs w:val="22"/>
              </w:rPr>
              <w:t>Minimum PPE</w:t>
            </w:r>
            <w:r w:rsidR="00E034EB">
              <w:rPr>
                <w:rFonts w:cs="Arial"/>
                <w:szCs w:val="22"/>
              </w:rPr>
              <w:t>.</w:t>
            </w:r>
          </w:p>
          <w:p w14:paraId="752A5661" w14:textId="0D91D488" w:rsidR="00D130FB" w:rsidRDefault="00603D25" w:rsidP="00DE5BBB">
            <w:pPr>
              <w:pStyle w:val="Normalbulletlist"/>
            </w:pPr>
            <w:r>
              <w:lastRenderedPageBreak/>
              <w:t>Throughout the session discuss with the class their own experiences of PPE: at work, during the Covid crisis, when working in the home, etc.</w:t>
            </w:r>
          </w:p>
          <w:p w14:paraId="7440C32B" w14:textId="77777777" w:rsidR="00D130FB" w:rsidRPr="00E36AF8" w:rsidRDefault="00D130FB" w:rsidP="00DE5BBB">
            <w:pPr>
              <w:pStyle w:val="Normalbulletlist"/>
              <w:numPr>
                <w:ilvl w:val="0"/>
                <w:numId w:val="0"/>
              </w:numPr>
              <w:ind w:left="284"/>
            </w:pPr>
          </w:p>
          <w:p w14:paraId="738C333E" w14:textId="15F7A726" w:rsidR="00D130FB" w:rsidRPr="00E36AF8" w:rsidRDefault="00D130FB" w:rsidP="00DE5BBB">
            <w:pPr>
              <w:pStyle w:val="Normalheadingred"/>
            </w:pPr>
            <w:r w:rsidRPr="00E36AF8">
              <w:t>Resources</w:t>
            </w:r>
          </w:p>
          <w:p w14:paraId="6496BDA5" w14:textId="2E93155D" w:rsidR="00D130FB" w:rsidRDefault="00D130FB" w:rsidP="00DE5BBB">
            <w:pPr>
              <w:pStyle w:val="Normalbulletlist"/>
              <w:rPr>
                <w:b/>
              </w:rPr>
            </w:pPr>
            <w:r w:rsidRPr="00E36AF8">
              <w:rPr>
                <w:b/>
              </w:rPr>
              <w:t xml:space="preserve">PowerPoint </w:t>
            </w:r>
            <w:r w:rsidR="00554A4C">
              <w:rPr>
                <w:b/>
              </w:rPr>
              <w:t>9</w:t>
            </w:r>
          </w:p>
          <w:p w14:paraId="5BA74DDA" w14:textId="4201B934" w:rsidR="00E034EB" w:rsidRDefault="00E034EB" w:rsidP="00DE5BBB">
            <w:pPr>
              <w:pStyle w:val="Normalbulletlist"/>
              <w:rPr>
                <w:b/>
              </w:rPr>
            </w:pPr>
            <w:r>
              <w:rPr>
                <w:b/>
              </w:rPr>
              <w:t>Worksheet 9</w:t>
            </w:r>
          </w:p>
          <w:p w14:paraId="32B3806D" w14:textId="77777777" w:rsidR="00D130FB" w:rsidRPr="00E36AF8" w:rsidRDefault="00D130FB" w:rsidP="00373713">
            <w:pPr>
              <w:rPr>
                <w:color w:val="0000FF"/>
                <w:u w:val="single"/>
              </w:rPr>
            </w:pPr>
          </w:p>
        </w:tc>
        <w:tc>
          <w:tcPr>
            <w:tcW w:w="2223" w:type="dxa"/>
          </w:tcPr>
          <w:p w14:paraId="1EBB310D" w14:textId="77777777" w:rsidR="00497D2D" w:rsidRDefault="00497D2D" w:rsidP="00497D2D">
            <w:r>
              <w:lastRenderedPageBreak/>
              <w:t xml:space="preserve">Oral questioning </w:t>
            </w:r>
          </w:p>
          <w:p w14:paraId="2B52B582" w14:textId="29F11193" w:rsidR="00D130FB" w:rsidRDefault="00D130FB" w:rsidP="00FE0B16">
            <w:r>
              <w:t xml:space="preserve">Worksheet </w:t>
            </w:r>
            <w:r w:rsidR="00676B6F">
              <w:t>9</w:t>
            </w:r>
          </w:p>
          <w:p w14:paraId="1F0A02E3" w14:textId="599B4C06" w:rsidR="00D130FB" w:rsidRDefault="00D130FB" w:rsidP="00FE0B16">
            <w:r>
              <w:t xml:space="preserve">Feedback on Worksheet </w:t>
            </w:r>
            <w:r w:rsidR="00676B6F">
              <w:t>9</w:t>
            </w:r>
          </w:p>
          <w:p w14:paraId="4839CB1D" w14:textId="77777777" w:rsidR="00D130FB" w:rsidRDefault="00D130FB" w:rsidP="00DE5BBB"/>
          <w:p w14:paraId="6C31F6B2" w14:textId="77777777" w:rsidR="00D130FB" w:rsidRPr="00E36AF8" w:rsidRDefault="00D130FB" w:rsidP="00DE5BBB"/>
        </w:tc>
      </w:tr>
      <w:tr w:rsidR="00D130FB" w:rsidRPr="00E36AF8" w14:paraId="6D0CACD6" w14:textId="77777777" w:rsidTr="74F33D3A">
        <w:trPr>
          <w:jc w:val="center"/>
        </w:trPr>
        <w:tc>
          <w:tcPr>
            <w:tcW w:w="1116" w:type="dxa"/>
          </w:tcPr>
          <w:p w14:paraId="37D8C7C9" w14:textId="77777777" w:rsidR="00D130FB" w:rsidRPr="00FD1BBA" w:rsidRDefault="00D130FB" w:rsidP="00DE5BBB">
            <w:pPr>
              <w:jc w:val="center"/>
              <w:rPr>
                <w:color w:val="000000" w:themeColor="text1"/>
              </w:rPr>
            </w:pPr>
            <w:r w:rsidRPr="00FD1BBA">
              <w:rPr>
                <w:color w:val="000000" w:themeColor="text1"/>
              </w:rPr>
              <w:t>16</w:t>
            </w:r>
          </w:p>
          <w:p w14:paraId="12752D4F" w14:textId="77777777" w:rsidR="00D130FB" w:rsidRPr="00FD1BBA" w:rsidRDefault="00D130FB" w:rsidP="00DE5BBB">
            <w:pPr>
              <w:jc w:val="center"/>
              <w:rPr>
                <w:color w:val="000000" w:themeColor="text1"/>
              </w:rPr>
            </w:pPr>
          </w:p>
          <w:p w14:paraId="3457E786" w14:textId="77777777" w:rsidR="00D130FB" w:rsidRDefault="00D130FB" w:rsidP="00DE5BBB">
            <w:pPr>
              <w:jc w:val="center"/>
            </w:pPr>
            <w:r w:rsidRPr="00FD1BBA">
              <w:rPr>
                <w:color w:val="000000" w:themeColor="text1"/>
              </w:rPr>
              <w:t>3 hours</w:t>
            </w:r>
          </w:p>
        </w:tc>
        <w:tc>
          <w:tcPr>
            <w:tcW w:w="4283" w:type="dxa"/>
          </w:tcPr>
          <w:p w14:paraId="2B59BF85" w14:textId="50808889" w:rsidR="00D130FB" w:rsidRPr="009343A6" w:rsidRDefault="00FD1BBA" w:rsidP="00DE5BBB">
            <w:pPr>
              <w:pStyle w:val="Normalbulletlist"/>
              <w:numPr>
                <w:ilvl w:val="0"/>
                <w:numId w:val="0"/>
              </w:numPr>
              <w:ind w:left="284" w:hanging="284"/>
              <w:rPr>
                <w:b/>
                <w:bCs w:val="0"/>
                <w:szCs w:val="22"/>
              </w:rPr>
            </w:pPr>
            <w:r w:rsidRPr="009343A6">
              <w:rPr>
                <w:rFonts w:cs="Arial"/>
                <w:b/>
                <w:bCs w:val="0"/>
                <w:color w:val="000000" w:themeColor="text1"/>
                <w:szCs w:val="22"/>
                <w:lang w:eastAsia="en-GB"/>
              </w:rPr>
              <w:t>Tutor directed activity</w:t>
            </w:r>
          </w:p>
        </w:tc>
        <w:tc>
          <w:tcPr>
            <w:tcW w:w="6893" w:type="dxa"/>
          </w:tcPr>
          <w:p w14:paraId="2D1521DE" w14:textId="77777777" w:rsidR="00D130FB" w:rsidRPr="00E36AF8" w:rsidRDefault="00D130FB" w:rsidP="00DE5BBB">
            <w:pPr>
              <w:pStyle w:val="Normalheadingred"/>
            </w:pPr>
          </w:p>
        </w:tc>
        <w:tc>
          <w:tcPr>
            <w:tcW w:w="2223" w:type="dxa"/>
          </w:tcPr>
          <w:p w14:paraId="1EC0FF3E" w14:textId="77777777" w:rsidR="00D130FB" w:rsidRDefault="00D130FB" w:rsidP="00DE5BBB"/>
        </w:tc>
      </w:tr>
      <w:tr w:rsidR="00D130FB" w:rsidRPr="00E26CCE" w14:paraId="7862D40B" w14:textId="77777777" w:rsidTr="74F33D3A">
        <w:trPr>
          <w:jc w:val="center"/>
        </w:trPr>
        <w:tc>
          <w:tcPr>
            <w:tcW w:w="1116" w:type="dxa"/>
          </w:tcPr>
          <w:p w14:paraId="1A4F7A3E" w14:textId="77777777" w:rsidR="00D130FB" w:rsidRPr="00E36AF8" w:rsidRDefault="00D130FB" w:rsidP="00DE5BBB">
            <w:pPr>
              <w:jc w:val="center"/>
            </w:pPr>
            <w:r>
              <w:t>17</w:t>
            </w:r>
          </w:p>
          <w:p w14:paraId="76115098" w14:textId="77777777" w:rsidR="00D130FB" w:rsidRPr="00E36AF8" w:rsidRDefault="00D130FB" w:rsidP="00DE5BBB">
            <w:pPr>
              <w:jc w:val="center"/>
            </w:pPr>
          </w:p>
          <w:p w14:paraId="114DE0A4" w14:textId="77777777" w:rsidR="00D130FB" w:rsidRPr="00E36AF8" w:rsidRDefault="00D130FB" w:rsidP="00DE5BBB">
            <w:pPr>
              <w:jc w:val="center"/>
              <w:rPr>
                <w:b/>
              </w:rPr>
            </w:pPr>
            <w:r>
              <w:t>3</w:t>
            </w:r>
            <w:r w:rsidRPr="00E36AF8">
              <w:t xml:space="preserve"> hours</w:t>
            </w:r>
          </w:p>
        </w:tc>
        <w:tc>
          <w:tcPr>
            <w:tcW w:w="4283" w:type="dxa"/>
          </w:tcPr>
          <w:p w14:paraId="73AFAC25" w14:textId="7A406D23" w:rsidR="00D130FB" w:rsidRPr="009343A6" w:rsidRDefault="00396251" w:rsidP="00396251">
            <w:pPr>
              <w:pStyle w:val="Normalheadingred"/>
              <w:rPr>
                <w:bCs/>
                <w:szCs w:val="22"/>
              </w:rPr>
            </w:pPr>
            <w:r w:rsidRPr="009343A6">
              <w:rPr>
                <w:szCs w:val="22"/>
              </w:rPr>
              <w:t xml:space="preserve">1.11 </w:t>
            </w:r>
            <w:r w:rsidR="00D130FB" w:rsidRPr="009343A6">
              <w:rPr>
                <w:bCs/>
                <w:color w:val="000000" w:themeColor="text1"/>
                <w:szCs w:val="22"/>
              </w:rPr>
              <w:t>First aid facilities</w:t>
            </w:r>
          </w:p>
          <w:p w14:paraId="356C0CF7" w14:textId="57877B86" w:rsidR="00D130FB" w:rsidRPr="009343A6" w:rsidRDefault="00B05129" w:rsidP="00DE5BBB">
            <w:pPr>
              <w:rPr>
                <w:szCs w:val="22"/>
              </w:rPr>
            </w:pPr>
            <w:r w:rsidRPr="009343A6">
              <w:rPr>
                <w:szCs w:val="22"/>
              </w:rPr>
              <w:t>By</w:t>
            </w:r>
            <w:r w:rsidR="00D130FB" w:rsidRPr="009343A6">
              <w:rPr>
                <w:szCs w:val="22"/>
              </w:rPr>
              <w:t xml:space="preserve"> the end of the session the learner should be able to</w:t>
            </w:r>
            <w:r w:rsidR="001030CE" w:rsidRPr="009343A6">
              <w:rPr>
                <w:szCs w:val="22"/>
              </w:rPr>
              <w:t>:</w:t>
            </w:r>
          </w:p>
          <w:p w14:paraId="0D3A2D96" w14:textId="65D78818" w:rsidR="00D130FB" w:rsidRPr="009343A6" w:rsidRDefault="003C61BB" w:rsidP="00DE5BBB">
            <w:pPr>
              <w:pStyle w:val="Normalbulletlist"/>
              <w:rPr>
                <w:szCs w:val="22"/>
                <w:lang w:val="en-US"/>
              </w:rPr>
            </w:pPr>
            <w:r w:rsidRPr="009343A6">
              <w:rPr>
                <w:szCs w:val="22"/>
                <w:lang w:val="en-US"/>
              </w:rPr>
              <w:t>describe</w:t>
            </w:r>
            <w:r w:rsidR="00D130FB" w:rsidRPr="009343A6">
              <w:rPr>
                <w:szCs w:val="22"/>
                <w:lang w:val="en-US"/>
              </w:rPr>
              <w:t xml:space="preserve"> the first aid facilities that must be available in the work area in accordance with </w:t>
            </w:r>
            <w:r w:rsidR="001030CE" w:rsidRPr="009343A6">
              <w:rPr>
                <w:szCs w:val="22"/>
                <w:lang w:val="en-US"/>
              </w:rPr>
              <w:t>h</w:t>
            </w:r>
            <w:r w:rsidR="00D130FB" w:rsidRPr="009343A6">
              <w:rPr>
                <w:szCs w:val="22"/>
                <w:lang w:val="en-US"/>
              </w:rPr>
              <w:t>ealth and safety regulations.</w:t>
            </w:r>
          </w:p>
          <w:p w14:paraId="0BF37C68" w14:textId="77777777" w:rsidR="00D130FB" w:rsidRPr="009343A6" w:rsidRDefault="00D130FB" w:rsidP="00DE5BBB">
            <w:pPr>
              <w:pStyle w:val="Normalbulletlist"/>
              <w:numPr>
                <w:ilvl w:val="0"/>
                <w:numId w:val="0"/>
              </w:numPr>
              <w:ind w:left="284" w:hanging="284"/>
              <w:rPr>
                <w:szCs w:val="22"/>
                <w:lang w:val="en-US"/>
              </w:rPr>
            </w:pPr>
          </w:p>
          <w:p w14:paraId="16F85C01" w14:textId="77777777" w:rsidR="00D130FB" w:rsidRPr="009343A6" w:rsidRDefault="00D130FB" w:rsidP="00DE5BBB">
            <w:pPr>
              <w:pStyle w:val="Normalbulletlist"/>
              <w:numPr>
                <w:ilvl w:val="0"/>
                <w:numId w:val="0"/>
              </w:numPr>
              <w:ind w:left="284" w:hanging="284"/>
              <w:rPr>
                <w:szCs w:val="22"/>
                <w:lang w:val="en-US"/>
              </w:rPr>
            </w:pPr>
          </w:p>
          <w:p w14:paraId="50EE4B02" w14:textId="77777777" w:rsidR="00D130FB" w:rsidRPr="009343A6" w:rsidRDefault="00D130FB" w:rsidP="00DE5BBB">
            <w:pPr>
              <w:pStyle w:val="Normalbulletlist"/>
              <w:numPr>
                <w:ilvl w:val="0"/>
                <w:numId w:val="0"/>
              </w:numPr>
              <w:ind w:left="284" w:hanging="284"/>
              <w:rPr>
                <w:szCs w:val="22"/>
              </w:rPr>
            </w:pPr>
          </w:p>
        </w:tc>
        <w:tc>
          <w:tcPr>
            <w:tcW w:w="6893" w:type="dxa"/>
          </w:tcPr>
          <w:p w14:paraId="60C071DA" w14:textId="6DEA6D9B" w:rsidR="00D130FB" w:rsidRPr="00E36AF8" w:rsidRDefault="00D130FB" w:rsidP="00DE5BBB">
            <w:pPr>
              <w:pStyle w:val="Normalheadingred"/>
            </w:pPr>
            <w:r w:rsidRPr="00E36AF8">
              <w:t>Activities</w:t>
            </w:r>
          </w:p>
          <w:p w14:paraId="192B2ECB" w14:textId="77777777" w:rsidR="00D130FB" w:rsidRDefault="00D130FB" w:rsidP="00DE5BBB">
            <w:pPr>
              <w:pStyle w:val="Normalbulletlist"/>
              <w:rPr>
                <w:rFonts w:cs="Arial"/>
                <w:szCs w:val="22"/>
              </w:rPr>
            </w:pPr>
            <w:r w:rsidRPr="007718EF">
              <w:rPr>
                <w:rFonts w:cs="Arial"/>
                <w:szCs w:val="22"/>
              </w:rPr>
              <w:t>Facilitate classroom discussion.</w:t>
            </w:r>
          </w:p>
          <w:p w14:paraId="28AEE0B0" w14:textId="4C279033" w:rsidR="00D130FB" w:rsidRDefault="00D130FB" w:rsidP="00DE5BBB">
            <w:pPr>
              <w:pStyle w:val="Normalbulletlist"/>
              <w:rPr>
                <w:rFonts w:cs="Arial"/>
                <w:szCs w:val="22"/>
              </w:rPr>
            </w:pPr>
            <w:r>
              <w:rPr>
                <w:rFonts w:cs="Arial"/>
                <w:szCs w:val="22"/>
              </w:rPr>
              <w:t xml:space="preserve">Deliver </w:t>
            </w:r>
            <w:r w:rsidRPr="00721471">
              <w:rPr>
                <w:rFonts w:cs="Arial"/>
                <w:b/>
                <w:bCs w:val="0"/>
                <w:szCs w:val="22"/>
              </w:rPr>
              <w:t xml:space="preserve">PowerPoint </w:t>
            </w:r>
            <w:r w:rsidR="00554A4C">
              <w:rPr>
                <w:rFonts w:cs="Arial"/>
                <w:b/>
                <w:bCs w:val="0"/>
                <w:szCs w:val="22"/>
              </w:rPr>
              <w:t>10</w:t>
            </w:r>
            <w:r w:rsidR="009343A6">
              <w:rPr>
                <w:rFonts w:cs="Arial"/>
                <w:szCs w:val="22"/>
              </w:rPr>
              <w:t>:</w:t>
            </w:r>
            <w:r w:rsidR="00CD5E6A">
              <w:rPr>
                <w:rFonts w:cs="Arial"/>
                <w:szCs w:val="22"/>
              </w:rPr>
              <w:t xml:space="preserve"> </w:t>
            </w:r>
            <w:r w:rsidR="00CD5E6A" w:rsidRPr="00CD5E6A">
              <w:rPr>
                <w:rFonts w:cs="Arial"/>
                <w:b/>
                <w:bCs w:val="0"/>
                <w:szCs w:val="22"/>
              </w:rPr>
              <w:t>First aid</w:t>
            </w:r>
            <w:r w:rsidR="00CD5E6A">
              <w:rPr>
                <w:rFonts w:cs="Arial"/>
                <w:szCs w:val="22"/>
              </w:rPr>
              <w:t>.</w:t>
            </w:r>
          </w:p>
          <w:p w14:paraId="4EA8274A" w14:textId="301E3271" w:rsidR="00250A86" w:rsidRPr="007718EF" w:rsidRDefault="00250A86" w:rsidP="00DE5BBB">
            <w:pPr>
              <w:pStyle w:val="Normalbulletlist"/>
              <w:rPr>
                <w:rFonts w:cs="Arial"/>
                <w:szCs w:val="22"/>
              </w:rPr>
            </w:pPr>
            <w:r>
              <w:rPr>
                <w:rFonts w:cs="Arial"/>
                <w:szCs w:val="22"/>
              </w:rPr>
              <w:t xml:space="preserve">Complete </w:t>
            </w:r>
            <w:r>
              <w:rPr>
                <w:rFonts w:cs="Arial"/>
                <w:b/>
                <w:bCs w:val="0"/>
                <w:szCs w:val="22"/>
              </w:rPr>
              <w:t>Worksheet 10: First aid</w:t>
            </w:r>
            <w:r>
              <w:rPr>
                <w:rFonts w:cs="Arial"/>
                <w:szCs w:val="22"/>
              </w:rPr>
              <w:t>.</w:t>
            </w:r>
          </w:p>
          <w:p w14:paraId="57EE8997" w14:textId="7C3769B9" w:rsidR="00D130FB" w:rsidRDefault="00414082" w:rsidP="00DE5BBB">
            <w:pPr>
              <w:pStyle w:val="Normalbulletlist"/>
            </w:pPr>
            <w:r>
              <w:t>Discuss first aid with the class in terms of their own experience and how this compares with first aid in the construction industry.</w:t>
            </w:r>
          </w:p>
          <w:p w14:paraId="752154E5" w14:textId="77777777" w:rsidR="00D130FB" w:rsidRPr="00E36AF8" w:rsidRDefault="00D130FB" w:rsidP="00DE5BBB">
            <w:pPr>
              <w:pStyle w:val="Normalbulletlist"/>
              <w:numPr>
                <w:ilvl w:val="0"/>
                <w:numId w:val="0"/>
              </w:numPr>
              <w:ind w:left="284"/>
            </w:pPr>
          </w:p>
          <w:p w14:paraId="1AC2DCBD" w14:textId="5B4966EC" w:rsidR="00D130FB" w:rsidRPr="00E36AF8" w:rsidRDefault="00D130FB" w:rsidP="00DE5BBB">
            <w:pPr>
              <w:pStyle w:val="Normalheadingred"/>
            </w:pPr>
            <w:r w:rsidRPr="00E36AF8">
              <w:t>Resources</w:t>
            </w:r>
          </w:p>
          <w:p w14:paraId="409B08C4" w14:textId="74DFD291" w:rsidR="00D130FB" w:rsidRDefault="00D130FB" w:rsidP="00DE5BBB">
            <w:pPr>
              <w:pStyle w:val="Normalbulletlist"/>
              <w:rPr>
                <w:b/>
              </w:rPr>
            </w:pPr>
            <w:r w:rsidRPr="00E36AF8">
              <w:rPr>
                <w:b/>
              </w:rPr>
              <w:t xml:space="preserve">PowerPoint </w:t>
            </w:r>
            <w:r w:rsidR="00554A4C">
              <w:rPr>
                <w:b/>
              </w:rPr>
              <w:t>10</w:t>
            </w:r>
          </w:p>
          <w:p w14:paraId="499E0853" w14:textId="4B1DBFC7" w:rsidR="00414082" w:rsidRDefault="00414082" w:rsidP="00DE5BBB">
            <w:pPr>
              <w:pStyle w:val="Normalbulletlist"/>
              <w:rPr>
                <w:b/>
              </w:rPr>
            </w:pPr>
            <w:r>
              <w:rPr>
                <w:b/>
              </w:rPr>
              <w:t>Worksheet 10</w:t>
            </w:r>
          </w:p>
          <w:p w14:paraId="626E6C55" w14:textId="77777777" w:rsidR="00D130FB" w:rsidRDefault="00D130FB" w:rsidP="00DE5BBB"/>
          <w:p w14:paraId="413EEB85" w14:textId="77777777" w:rsidR="00D130FB" w:rsidRPr="00E36AF8" w:rsidRDefault="00D130FB" w:rsidP="00DE5BBB">
            <w:pPr>
              <w:rPr>
                <w:color w:val="0000FF"/>
                <w:u w:val="single"/>
              </w:rPr>
            </w:pPr>
          </w:p>
        </w:tc>
        <w:tc>
          <w:tcPr>
            <w:tcW w:w="2223" w:type="dxa"/>
          </w:tcPr>
          <w:p w14:paraId="585222E7" w14:textId="77777777" w:rsidR="00497D2D" w:rsidRDefault="00497D2D" w:rsidP="00497D2D">
            <w:r>
              <w:t xml:space="preserve">Oral questioning </w:t>
            </w:r>
          </w:p>
          <w:p w14:paraId="25DE23B6" w14:textId="3E282AD7" w:rsidR="00D130FB" w:rsidRDefault="00D130FB" w:rsidP="00FE0B16">
            <w:r>
              <w:t>Worksheet 1</w:t>
            </w:r>
            <w:r w:rsidR="00250A86">
              <w:t>0</w:t>
            </w:r>
          </w:p>
          <w:p w14:paraId="560CC127" w14:textId="03C1D187" w:rsidR="00D130FB" w:rsidRDefault="00D130FB" w:rsidP="00FE0B16">
            <w:r>
              <w:t>Feedback on Worksheet 1</w:t>
            </w:r>
            <w:r w:rsidR="00250A86">
              <w:t>0</w:t>
            </w:r>
          </w:p>
          <w:p w14:paraId="3D8FD4DA" w14:textId="77777777" w:rsidR="00250A86" w:rsidRDefault="00250A86" w:rsidP="00FE0B16"/>
          <w:p w14:paraId="53978F57" w14:textId="77777777" w:rsidR="00D130FB" w:rsidRPr="00782850" w:rsidRDefault="00D130FB" w:rsidP="00497D2D"/>
        </w:tc>
      </w:tr>
      <w:tr w:rsidR="00D130FB" w:rsidRPr="00E26CCE" w14:paraId="5896E926" w14:textId="77777777" w:rsidTr="74F33D3A">
        <w:trPr>
          <w:jc w:val="center"/>
        </w:trPr>
        <w:tc>
          <w:tcPr>
            <w:tcW w:w="1116" w:type="dxa"/>
          </w:tcPr>
          <w:p w14:paraId="026DA93A" w14:textId="77777777" w:rsidR="00D130FB" w:rsidRPr="00FD1BBA" w:rsidRDefault="00D130FB" w:rsidP="00DE5BBB">
            <w:pPr>
              <w:jc w:val="center"/>
              <w:rPr>
                <w:color w:val="000000" w:themeColor="text1"/>
              </w:rPr>
            </w:pPr>
            <w:r w:rsidRPr="00FD1BBA">
              <w:rPr>
                <w:color w:val="000000" w:themeColor="text1"/>
              </w:rPr>
              <w:t>18</w:t>
            </w:r>
          </w:p>
          <w:p w14:paraId="4401DA08" w14:textId="77777777" w:rsidR="00D130FB" w:rsidRPr="00FD1BBA" w:rsidRDefault="00D130FB" w:rsidP="00DE5BBB">
            <w:pPr>
              <w:jc w:val="center"/>
              <w:rPr>
                <w:color w:val="000000" w:themeColor="text1"/>
              </w:rPr>
            </w:pPr>
          </w:p>
          <w:p w14:paraId="16163516" w14:textId="77777777" w:rsidR="00D130FB" w:rsidRDefault="00D130FB" w:rsidP="00DE5BBB">
            <w:pPr>
              <w:jc w:val="center"/>
            </w:pPr>
            <w:r w:rsidRPr="00FD1BBA">
              <w:rPr>
                <w:color w:val="000000" w:themeColor="text1"/>
              </w:rPr>
              <w:t>3 hours</w:t>
            </w:r>
          </w:p>
        </w:tc>
        <w:tc>
          <w:tcPr>
            <w:tcW w:w="4283" w:type="dxa"/>
          </w:tcPr>
          <w:p w14:paraId="6CFF3EBE" w14:textId="7FB1CCAA" w:rsidR="00D130FB" w:rsidRPr="009343A6" w:rsidRDefault="00FD1BBA" w:rsidP="00DE5BBB">
            <w:pPr>
              <w:pStyle w:val="Normalheadingblack"/>
              <w:rPr>
                <w:bCs/>
                <w:szCs w:val="22"/>
              </w:rPr>
            </w:pPr>
            <w:r w:rsidRPr="009343A6">
              <w:rPr>
                <w:rFonts w:cs="Arial"/>
                <w:color w:val="000000" w:themeColor="text1"/>
                <w:szCs w:val="22"/>
                <w:lang w:eastAsia="en-GB"/>
              </w:rPr>
              <w:lastRenderedPageBreak/>
              <w:t>Tutor directed activity</w:t>
            </w:r>
          </w:p>
        </w:tc>
        <w:tc>
          <w:tcPr>
            <w:tcW w:w="6893" w:type="dxa"/>
          </w:tcPr>
          <w:p w14:paraId="1716F03E" w14:textId="77777777" w:rsidR="00D130FB" w:rsidRPr="00E36AF8" w:rsidRDefault="00D130FB" w:rsidP="00DE5BBB">
            <w:pPr>
              <w:pStyle w:val="Normalheadingred"/>
            </w:pPr>
          </w:p>
        </w:tc>
        <w:tc>
          <w:tcPr>
            <w:tcW w:w="2223" w:type="dxa"/>
          </w:tcPr>
          <w:p w14:paraId="660B3FAE" w14:textId="77777777" w:rsidR="00D130FB" w:rsidRDefault="00D130FB" w:rsidP="00DE5BBB"/>
        </w:tc>
      </w:tr>
      <w:tr w:rsidR="00D130FB" w:rsidRPr="00E26CCE" w14:paraId="7D5F6D29" w14:textId="77777777" w:rsidTr="74F33D3A">
        <w:trPr>
          <w:jc w:val="center"/>
        </w:trPr>
        <w:tc>
          <w:tcPr>
            <w:tcW w:w="1116" w:type="dxa"/>
          </w:tcPr>
          <w:p w14:paraId="7973E2C9" w14:textId="77777777" w:rsidR="00B05129" w:rsidRDefault="00B05129" w:rsidP="00DE5BBB">
            <w:pPr>
              <w:jc w:val="center"/>
            </w:pPr>
          </w:p>
          <w:p w14:paraId="6550328F" w14:textId="77777777" w:rsidR="00B05129" w:rsidRDefault="00B05129" w:rsidP="00DE5BBB">
            <w:pPr>
              <w:jc w:val="center"/>
            </w:pPr>
          </w:p>
          <w:p w14:paraId="307B4912" w14:textId="6DD0260A" w:rsidR="00D130FB" w:rsidRPr="00E36AF8" w:rsidRDefault="00D130FB" w:rsidP="00DE5BBB">
            <w:pPr>
              <w:jc w:val="center"/>
            </w:pPr>
            <w:r>
              <w:t>19</w:t>
            </w:r>
          </w:p>
          <w:p w14:paraId="04AF1175" w14:textId="77777777" w:rsidR="00D130FB" w:rsidRPr="00E36AF8" w:rsidRDefault="00D130FB" w:rsidP="00DE5BBB">
            <w:pPr>
              <w:jc w:val="center"/>
            </w:pPr>
          </w:p>
          <w:p w14:paraId="4B3D67C8" w14:textId="77777777" w:rsidR="00D130FB" w:rsidRDefault="00D130FB" w:rsidP="00DE5BBB">
            <w:pPr>
              <w:jc w:val="center"/>
            </w:pPr>
            <w:r>
              <w:t>3</w:t>
            </w:r>
            <w:r w:rsidRPr="00E36AF8">
              <w:t xml:space="preserve"> hours</w:t>
            </w:r>
          </w:p>
        </w:tc>
        <w:tc>
          <w:tcPr>
            <w:tcW w:w="4283" w:type="dxa"/>
          </w:tcPr>
          <w:p w14:paraId="156BAAB3" w14:textId="1895757A" w:rsidR="00D130FB" w:rsidRPr="009343A6" w:rsidRDefault="00396251" w:rsidP="00434E0A">
            <w:pPr>
              <w:pStyle w:val="Normalheadingred"/>
              <w:rPr>
                <w:bCs/>
                <w:szCs w:val="22"/>
              </w:rPr>
            </w:pPr>
            <w:r w:rsidRPr="009343A6">
              <w:rPr>
                <w:szCs w:val="22"/>
              </w:rPr>
              <w:t xml:space="preserve">1.12 </w:t>
            </w:r>
            <w:r w:rsidR="00D130FB" w:rsidRPr="009343A6">
              <w:rPr>
                <w:bCs/>
                <w:color w:val="000000" w:themeColor="text1"/>
                <w:szCs w:val="22"/>
              </w:rPr>
              <w:t xml:space="preserve">Warning signs for the seven main groups of hazardous substance </w:t>
            </w:r>
          </w:p>
          <w:p w14:paraId="5E805D42" w14:textId="64B1208F" w:rsidR="00D130FB" w:rsidRPr="009343A6" w:rsidRDefault="00B05129" w:rsidP="00DE5BBB">
            <w:pPr>
              <w:rPr>
                <w:szCs w:val="22"/>
              </w:rPr>
            </w:pPr>
            <w:r w:rsidRPr="009343A6">
              <w:rPr>
                <w:szCs w:val="22"/>
              </w:rPr>
              <w:t>By</w:t>
            </w:r>
            <w:r w:rsidR="00D130FB" w:rsidRPr="009343A6">
              <w:rPr>
                <w:szCs w:val="22"/>
              </w:rPr>
              <w:t xml:space="preserve"> the end of the session learners should be able to</w:t>
            </w:r>
            <w:r w:rsidR="001030CE" w:rsidRPr="009343A6">
              <w:rPr>
                <w:szCs w:val="22"/>
              </w:rPr>
              <w:t>:</w:t>
            </w:r>
          </w:p>
          <w:p w14:paraId="7D868AB5" w14:textId="5D5AC801" w:rsidR="00D130FB" w:rsidRPr="009343A6" w:rsidRDefault="00B05129" w:rsidP="00DE5BBB">
            <w:pPr>
              <w:pStyle w:val="Normalbulletlist"/>
              <w:rPr>
                <w:szCs w:val="22"/>
              </w:rPr>
            </w:pPr>
            <w:r w:rsidRPr="009343A6">
              <w:rPr>
                <w:szCs w:val="22"/>
                <w:lang w:val="en-US"/>
              </w:rPr>
              <w:t>i</w:t>
            </w:r>
            <w:r w:rsidR="00D130FB" w:rsidRPr="009343A6">
              <w:rPr>
                <w:szCs w:val="22"/>
                <w:lang w:val="en-US"/>
              </w:rPr>
              <w:t xml:space="preserve">dentify the different categories of safety sign found </w:t>
            </w:r>
            <w:r w:rsidRPr="009343A6">
              <w:rPr>
                <w:szCs w:val="22"/>
                <w:lang w:val="en-US"/>
              </w:rPr>
              <w:t>in</w:t>
            </w:r>
            <w:r w:rsidR="00D130FB" w:rsidRPr="009343A6">
              <w:rPr>
                <w:szCs w:val="22"/>
                <w:lang w:val="en-US"/>
              </w:rPr>
              <w:t xml:space="preserve"> the construction industry</w:t>
            </w:r>
          </w:p>
          <w:p w14:paraId="2D844AE0" w14:textId="06F4C9F4" w:rsidR="00D130FB" w:rsidRPr="009343A6" w:rsidRDefault="00B05129" w:rsidP="00DE5BBB">
            <w:pPr>
              <w:pStyle w:val="Normalbulletlist"/>
              <w:rPr>
                <w:szCs w:val="22"/>
              </w:rPr>
            </w:pPr>
            <w:proofErr w:type="spellStart"/>
            <w:r w:rsidRPr="009343A6">
              <w:rPr>
                <w:szCs w:val="22"/>
                <w:lang w:val="en-US"/>
              </w:rPr>
              <w:t>recognise</w:t>
            </w:r>
            <w:proofErr w:type="spellEnd"/>
            <w:r w:rsidR="00D130FB" w:rsidRPr="009343A6">
              <w:rPr>
                <w:szCs w:val="22"/>
                <w:lang w:val="en-US"/>
              </w:rPr>
              <w:t xml:space="preserve"> the symbols for hazardous waste</w:t>
            </w:r>
          </w:p>
          <w:p w14:paraId="47393670" w14:textId="38C89A2B" w:rsidR="00D130FB" w:rsidRPr="009343A6" w:rsidRDefault="00B05129" w:rsidP="00DE5BBB">
            <w:pPr>
              <w:pStyle w:val="Normalbulletlist"/>
              <w:rPr>
                <w:szCs w:val="22"/>
              </w:rPr>
            </w:pPr>
            <w:r w:rsidRPr="009343A6">
              <w:rPr>
                <w:szCs w:val="22"/>
                <w:lang w:val="en-US"/>
              </w:rPr>
              <w:t>u</w:t>
            </w:r>
            <w:r w:rsidR="00D130FB" w:rsidRPr="009343A6">
              <w:rPr>
                <w:szCs w:val="22"/>
                <w:lang w:val="en-US"/>
              </w:rPr>
              <w:t xml:space="preserve">nderstand the meaning of each pictogram in the CLP Regulation and where </w:t>
            </w:r>
            <w:r w:rsidRPr="009343A6">
              <w:rPr>
                <w:szCs w:val="22"/>
                <w:lang w:val="en-US"/>
              </w:rPr>
              <w:t>each</w:t>
            </w:r>
            <w:r w:rsidR="00D130FB" w:rsidRPr="009343A6">
              <w:rPr>
                <w:szCs w:val="22"/>
                <w:lang w:val="en-US"/>
              </w:rPr>
              <w:t xml:space="preserve"> </w:t>
            </w:r>
            <w:r w:rsidRPr="009343A6">
              <w:rPr>
                <w:szCs w:val="22"/>
                <w:lang w:val="en-US"/>
              </w:rPr>
              <w:t>might</w:t>
            </w:r>
            <w:r w:rsidR="00D130FB" w:rsidRPr="009343A6">
              <w:rPr>
                <w:szCs w:val="22"/>
                <w:lang w:val="en-US"/>
              </w:rPr>
              <w:t xml:space="preserve"> be encountered.</w:t>
            </w:r>
          </w:p>
          <w:p w14:paraId="78EA2FF7" w14:textId="77777777" w:rsidR="00D130FB" w:rsidRPr="009343A6" w:rsidRDefault="00D130FB" w:rsidP="00DE5BBB">
            <w:pPr>
              <w:pStyle w:val="Normalheadingblack"/>
              <w:rPr>
                <w:bCs/>
                <w:szCs w:val="22"/>
              </w:rPr>
            </w:pPr>
          </w:p>
        </w:tc>
        <w:tc>
          <w:tcPr>
            <w:tcW w:w="6893" w:type="dxa"/>
          </w:tcPr>
          <w:p w14:paraId="4C54781C" w14:textId="50B08B90" w:rsidR="00D130FB" w:rsidRPr="00B05129" w:rsidRDefault="00D130FB" w:rsidP="00B05129">
            <w:pPr>
              <w:pStyle w:val="Normalheadingred"/>
            </w:pPr>
            <w:r w:rsidRPr="00E36AF8">
              <w:t>Activities</w:t>
            </w:r>
          </w:p>
          <w:p w14:paraId="5F90994B" w14:textId="77777777" w:rsidR="00D130FB" w:rsidRDefault="00D130FB" w:rsidP="00DE5BBB">
            <w:pPr>
              <w:pStyle w:val="Normalbulletlist"/>
              <w:rPr>
                <w:rFonts w:cs="Arial"/>
                <w:szCs w:val="22"/>
              </w:rPr>
            </w:pPr>
            <w:r w:rsidRPr="007718EF">
              <w:rPr>
                <w:rFonts w:cs="Arial"/>
                <w:szCs w:val="22"/>
              </w:rPr>
              <w:t>Facilitate classroom discussion.</w:t>
            </w:r>
          </w:p>
          <w:p w14:paraId="4955CB41" w14:textId="6E640983" w:rsidR="00D130FB" w:rsidRPr="007718EF" w:rsidRDefault="00D130FB" w:rsidP="00DE5BBB">
            <w:pPr>
              <w:pStyle w:val="Normalbulletlist"/>
              <w:rPr>
                <w:rFonts w:cs="Arial"/>
                <w:szCs w:val="22"/>
              </w:rPr>
            </w:pPr>
            <w:r>
              <w:rPr>
                <w:rFonts w:cs="Arial"/>
                <w:szCs w:val="22"/>
              </w:rPr>
              <w:t xml:space="preserve">Deliver </w:t>
            </w:r>
            <w:r w:rsidRPr="00CD5E6A">
              <w:rPr>
                <w:rFonts w:cs="Arial"/>
                <w:b/>
                <w:bCs w:val="0"/>
                <w:szCs w:val="22"/>
              </w:rPr>
              <w:t xml:space="preserve">PowerPoint </w:t>
            </w:r>
            <w:r w:rsidR="00554A4C" w:rsidRPr="00CD5E6A">
              <w:rPr>
                <w:rFonts w:cs="Arial"/>
                <w:b/>
                <w:bCs w:val="0"/>
                <w:szCs w:val="22"/>
              </w:rPr>
              <w:t>11</w:t>
            </w:r>
            <w:r w:rsidR="009343A6">
              <w:rPr>
                <w:rFonts w:cs="Arial"/>
                <w:szCs w:val="22"/>
              </w:rPr>
              <w:t>:</w:t>
            </w:r>
            <w:r w:rsidR="00CD5E6A">
              <w:rPr>
                <w:rFonts w:cs="Arial"/>
                <w:b/>
                <w:bCs w:val="0"/>
                <w:szCs w:val="22"/>
              </w:rPr>
              <w:t xml:space="preserve"> Warning signs</w:t>
            </w:r>
            <w:r w:rsidR="00B05129">
              <w:rPr>
                <w:rFonts w:cs="Arial"/>
                <w:szCs w:val="22"/>
              </w:rPr>
              <w:t>.</w:t>
            </w:r>
          </w:p>
          <w:p w14:paraId="7B6363DC" w14:textId="63C39FE7" w:rsidR="00D130FB" w:rsidRDefault="00D130FB" w:rsidP="00DE5BBB">
            <w:pPr>
              <w:pStyle w:val="Normalbulletlist"/>
            </w:pPr>
            <w:r w:rsidRPr="007718EF">
              <w:t>As a class, come up with a list</w:t>
            </w:r>
            <w:r w:rsidR="005911CB">
              <w:t xml:space="preserve"> of</w:t>
            </w:r>
            <w:r w:rsidRPr="007718EF">
              <w:t xml:space="preserve"> </w:t>
            </w:r>
            <w:r>
              <w:t xml:space="preserve">what </w:t>
            </w:r>
            <w:r w:rsidR="00422188">
              <w:t>learners</w:t>
            </w:r>
            <w:r>
              <w:t xml:space="preserve"> already know about the different warning signs related to the construction industry</w:t>
            </w:r>
            <w:r w:rsidR="00422188">
              <w:t xml:space="preserve"> or those they may have encountered elsewhere.</w:t>
            </w:r>
            <w:r>
              <w:t xml:space="preserve"> </w:t>
            </w:r>
          </w:p>
          <w:p w14:paraId="2EFAFAAA" w14:textId="77777777" w:rsidR="00D130FB" w:rsidRPr="00E36AF8" w:rsidRDefault="00D130FB" w:rsidP="00DE5BBB">
            <w:pPr>
              <w:pStyle w:val="Normalbulletlist"/>
              <w:numPr>
                <w:ilvl w:val="0"/>
                <w:numId w:val="0"/>
              </w:numPr>
              <w:ind w:left="284"/>
            </w:pPr>
          </w:p>
          <w:p w14:paraId="6D6F1C74" w14:textId="273BA88F" w:rsidR="00D130FB" w:rsidRPr="00E36AF8" w:rsidRDefault="00D130FB" w:rsidP="00DE5BBB">
            <w:pPr>
              <w:pStyle w:val="Normalheadingred"/>
            </w:pPr>
            <w:r w:rsidRPr="00E36AF8">
              <w:t>Resources</w:t>
            </w:r>
          </w:p>
          <w:p w14:paraId="5AA38008" w14:textId="798D28F8" w:rsidR="00D130FB" w:rsidRDefault="00D130FB" w:rsidP="00DE5BBB">
            <w:pPr>
              <w:pStyle w:val="Normalbulletlist"/>
              <w:rPr>
                <w:b/>
              </w:rPr>
            </w:pPr>
            <w:r w:rsidRPr="00E36AF8">
              <w:rPr>
                <w:b/>
              </w:rPr>
              <w:t xml:space="preserve">PowerPoint </w:t>
            </w:r>
            <w:r w:rsidR="00554A4C">
              <w:rPr>
                <w:b/>
                <w:bCs w:val="0"/>
              </w:rPr>
              <w:t>11</w:t>
            </w:r>
          </w:p>
          <w:p w14:paraId="4D739057" w14:textId="36BE4E84" w:rsidR="00D130FB" w:rsidRPr="00E36AF8" w:rsidRDefault="00D130FB" w:rsidP="00422188">
            <w:pPr>
              <w:pStyle w:val="Normalbulletlist"/>
              <w:numPr>
                <w:ilvl w:val="0"/>
                <w:numId w:val="0"/>
              </w:numPr>
              <w:ind w:left="284"/>
              <w:rPr>
                <w:b/>
              </w:rPr>
            </w:pPr>
          </w:p>
          <w:p w14:paraId="657546D9" w14:textId="77777777" w:rsidR="00D130FB" w:rsidRDefault="00D130FB" w:rsidP="00DE5BBB"/>
          <w:p w14:paraId="5F2BEC97" w14:textId="77777777" w:rsidR="00D130FB" w:rsidRPr="00E36AF8" w:rsidRDefault="00D130FB" w:rsidP="00DE5BBB">
            <w:pPr>
              <w:pStyle w:val="Normalheadingred"/>
            </w:pPr>
          </w:p>
        </w:tc>
        <w:tc>
          <w:tcPr>
            <w:tcW w:w="2223" w:type="dxa"/>
          </w:tcPr>
          <w:p w14:paraId="2EDE61F1" w14:textId="77777777" w:rsidR="00497D2D" w:rsidRDefault="00497D2D" w:rsidP="00497D2D">
            <w:r>
              <w:t xml:space="preserve">Oral questioning </w:t>
            </w:r>
          </w:p>
          <w:p w14:paraId="33203D11" w14:textId="27108301" w:rsidR="00D130FB" w:rsidRDefault="00D130FB" w:rsidP="00FE0B16">
            <w:r>
              <w:t>Worksheet 12</w:t>
            </w:r>
          </w:p>
          <w:p w14:paraId="76D37157" w14:textId="33FB5CBF" w:rsidR="00D130FB" w:rsidRDefault="00D130FB" w:rsidP="00FE0B16">
            <w:r>
              <w:t>Feedback on Worksheet 12</w:t>
            </w:r>
          </w:p>
          <w:p w14:paraId="0595FE77" w14:textId="77777777" w:rsidR="00D130FB" w:rsidRDefault="00D130FB" w:rsidP="00DE5BBB"/>
          <w:p w14:paraId="1FD65AA0" w14:textId="77777777" w:rsidR="00D130FB" w:rsidRDefault="00D130FB" w:rsidP="00497D2D"/>
        </w:tc>
      </w:tr>
      <w:tr w:rsidR="00D130FB" w:rsidRPr="00E26CCE" w14:paraId="6957B16E" w14:textId="77777777" w:rsidTr="74F33D3A">
        <w:trPr>
          <w:jc w:val="center"/>
        </w:trPr>
        <w:tc>
          <w:tcPr>
            <w:tcW w:w="1116" w:type="dxa"/>
          </w:tcPr>
          <w:p w14:paraId="50EBB135" w14:textId="77777777" w:rsidR="00D130FB" w:rsidRPr="00FD1BBA" w:rsidRDefault="00D130FB" w:rsidP="009243B7">
            <w:pPr>
              <w:jc w:val="center"/>
              <w:rPr>
                <w:color w:val="000000" w:themeColor="text1"/>
              </w:rPr>
            </w:pPr>
            <w:r w:rsidRPr="00FD1BBA">
              <w:rPr>
                <w:color w:val="000000" w:themeColor="text1"/>
              </w:rPr>
              <w:t>20</w:t>
            </w:r>
          </w:p>
          <w:p w14:paraId="7CFA2D12" w14:textId="77777777" w:rsidR="00D130FB" w:rsidRPr="00FD1BBA" w:rsidRDefault="00D130FB" w:rsidP="009243B7">
            <w:pPr>
              <w:jc w:val="center"/>
              <w:rPr>
                <w:color w:val="000000" w:themeColor="text1"/>
              </w:rPr>
            </w:pPr>
          </w:p>
          <w:p w14:paraId="249FFE2E" w14:textId="77777777" w:rsidR="00D130FB" w:rsidRDefault="00D130FB" w:rsidP="009243B7">
            <w:pPr>
              <w:jc w:val="center"/>
            </w:pPr>
            <w:r w:rsidRPr="00FD1BBA">
              <w:rPr>
                <w:color w:val="000000" w:themeColor="text1"/>
              </w:rPr>
              <w:t>3 hours</w:t>
            </w:r>
          </w:p>
        </w:tc>
        <w:tc>
          <w:tcPr>
            <w:tcW w:w="4283" w:type="dxa"/>
          </w:tcPr>
          <w:p w14:paraId="28E70141" w14:textId="65B06EA2" w:rsidR="00D130FB" w:rsidRPr="009343A6" w:rsidRDefault="00FD1BBA" w:rsidP="009243B7">
            <w:pPr>
              <w:pStyle w:val="Normalheadingblack"/>
              <w:rPr>
                <w:bCs/>
                <w:szCs w:val="22"/>
              </w:rPr>
            </w:pPr>
            <w:r w:rsidRPr="009343A6">
              <w:rPr>
                <w:rFonts w:cs="Arial"/>
                <w:color w:val="000000" w:themeColor="text1"/>
                <w:szCs w:val="22"/>
                <w:lang w:eastAsia="en-GB"/>
              </w:rPr>
              <w:t>Tutor directed activity</w:t>
            </w:r>
          </w:p>
        </w:tc>
        <w:tc>
          <w:tcPr>
            <w:tcW w:w="6893" w:type="dxa"/>
          </w:tcPr>
          <w:p w14:paraId="4127EC96" w14:textId="77777777" w:rsidR="00D130FB" w:rsidRPr="00E36AF8" w:rsidRDefault="00D130FB" w:rsidP="009243B7">
            <w:pPr>
              <w:pStyle w:val="Normalheadingred"/>
            </w:pPr>
          </w:p>
        </w:tc>
        <w:tc>
          <w:tcPr>
            <w:tcW w:w="2223" w:type="dxa"/>
          </w:tcPr>
          <w:p w14:paraId="33AC0565" w14:textId="77777777" w:rsidR="00D130FB" w:rsidRDefault="00D130FB" w:rsidP="009243B7"/>
        </w:tc>
      </w:tr>
      <w:tr w:rsidR="00D130FB" w:rsidRPr="00E26CCE" w14:paraId="68F06C78" w14:textId="77777777" w:rsidTr="74F33D3A">
        <w:trPr>
          <w:jc w:val="center"/>
        </w:trPr>
        <w:tc>
          <w:tcPr>
            <w:tcW w:w="1116" w:type="dxa"/>
          </w:tcPr>
          <w:p w14:paraId="643EBC93" w14:textId="77777777" w:rsidR="00D130FB" w:rsidRPr="00E36AF8" w:rsidRDefault="00D130FB" w:rsidP="009243B7">
            <w:pPr>
              <w:jc w:val="center"/>
            </w:pPr>
            <w:r>
              <w:t>21</w:t>
            </w:r>
          </w:p>
          <w:p w14:paraId="55D537A8" w14:textId="77777777" w:rsidR="00D130FB" w:rsidRPr="00E36AF8" w:rsidRDefault="00D130FB" w:rsidP="009243B7">
            <w:pPr>
              <w:jc w:val="center"/>
            </w:pPr>
          </w:p>
          <w:p w14:paraId="6FC50337" w14:textId="77777777" w:rsidR="00D130FB" w:rsidRDefault="00D130FB" w:rsidP="009243B7">
            <w:pPr>
              <w:jc w:val="center"/>
            </w:pPr>
            <w:r>
              <w:t>3</w:t>
            </w:r>
            <w:r w:rsidRPr="00E36AF8">
              <w:t xml:space="preserve"> hours</w:t>
            </w:r>
          </w:p>
        </w:tc>
        <w:tc>
          <w:tcPr>
            <w:tcW w:w="4283" w:type="dxa"/>
          </w:tcPr>
          <w:p w14:paraId="0B391A00" w14:textId="6E037CFC" w:rsidR="00D130FB" w:rsidRPr="009343A6" w:rsidRDefault="00396251" w:rsidP="005911CB">
            <w:pPr>
              <w:pStyle w:val="Normalheadingred"/>
              <w:rPr>
                <w:bCs/>
                <w:szCs w:val="22"/>
              </w:rPr>
            </w:pPr>
            <w:r w:rsidRPr="009343A6">
              <w:rPr>
                <w:szCs w:val="22"/>
              </w:rPr>
              <w:t xml:space="preserve">1.13 </w:t>
            </w:r>
            <w:r w:rsidR="00D130FB" w:rsidRPr="009343A6">
              <w:rPr>
                <w:bCs/>
                <w:color w:val="000000" w:themeColor="text1"/>
                <w:szCs w:val="22"/>
              </w:rPr>
              <w:t xml:space="preserve">Safe practices and procedures for the use of access equipment and manual handling </w:t>
            </w:r>
          </w:p>
          <w:p w14:paraId="28A720AF" w14:textId="54E8EC3B" w:rsidR="00D130FB" w:rsidRPr="009343A6" w:rsidRDefault="00D130FB" w:rsidP="009243B7">
            <w:pPr>
              <w:rPr>
                <w:szCs w:val="22"/>
              </w:rPr>
            </w:pPr>
            <w:r w:rsidRPr="009343A6">
              <w:rPr>
                <w:szCs w:val="22"/>
              </w:rPr>
              <w:t xml:space="preserve">By the end of the session </w:t>
            </w:r>
            <w:r w:rsidR="00140DEA" w:rsidRPr="009343A6">
              <w:rPr>
                <w:szCs w:val="22"/>
              </w:rPr>
              <w:t>learners</w:t>
            </w:r>
            <w:r w:rsidRPr="009343A6">
              <w:rPr>
                <w:szCs w:val="22"/>
              </w:rPr>
              <w:t xml:space="preserve"> will be able to</w:t>
            </w:r>
            <w:r w:rsidR="00140DEA" w:rsidRPr="009343A6">
              <w:rPr>
                <w:szCs w:val="22"/>
              </w:rPr>
              <w:t>:</w:t>
            </w:r>
          </w:p>
          <w:p w14:paraId="2E9D9345" w14:textId="60086057" w:rsidR="00D130FB" w:rsidRPr="009343A6" w:rsidRDefault="00140DEA" w:rsidP="009243B7">
            <w:pPr>
              <w:pStyle w:val="Normalbulletlist"/>
              <w:rPr>
                <w:szCs w:val="22"/>
              </w:rPr>
            </w:pPr>
            <w:r w:rsidRPr="009343A6">
              <w:rPr>
                <w:szCs w:val="22"/>
                <w:lang w:val="en-US"/>
              </w:rPr>
              <w:lastRenderedPageBreak/>
              <w:t>i</w:t>
            </w:r>
            <w:r w:rsidR="00D130FB" w:rsidRPr="009343A6">
              <w:rPr>
                <w:szCs w:val="22"/>
                <w:lang w:val="en-US"/>
              </w:rPr>
              <w:t>dentify the different types of access equipment and the safety checks required</w:t>
            </w:r>
          </w:p>
          <w:p w14:paraId="6E2792A8" w14:textId="71C228FC" w:rsidR="00D130FB" w:rsidRPr="009343A6" w:rsidRDefault="00140DEA" w:rsidP="009243B7">
            <w:pPr>
              <w:pStyle w:val="Normalbulletlist"/>
              <w:rPr>
                <w:szCs w:val="22"/>
              </w:rPr>
            </w:pPr>
            <w:r w:rsidRPr="009343A6">
              <w:rPr>
                <w:szCs w:val="22"/>
                <w:lang w:val="en-US"/>
              </w:rPr>
              <w:t>d</w:t>
            </w:r>
            <w:r w:rsidR="00D130FB" w:rsidRPr="009343A6">
              <w:rPr>
                <w:szCs w:val="22"/>
                <w:lang w:val="en-US"/>
              </w:rPr>
              <w:t>emonstrate safe erection methods of access equipment</w:t>
            </w:r>
          </w:p>
          <w:p w14:paraId="7F323A01" w14:textId="2EBB0547" w:rsidR="00D130FB" w:rsidRPr="009343A6" w:rsidRDefault="00140DEA" w:rsidP="009243B7">
            <w:pPr>
              <w:pStyle w:val="Normalbulletlist"/>
              <w:rPr>
                <w:szCs w:val="22"/>
              </w:rPr>
            </w:pPr>
            <w:r w:rsidRPr="009343A6">
              <w:rPr>
                <w:szCs w:val="22"/>
                <w:lang w:val="en-US"/>
              </w:rPr>
              <w:t>u</w:t>
            </w:r>
            <w:r w:rsidR="00D130FB" w:rsidRPr="009343A6">
              <w:rPr>
                <w:szCs w:val="22"/>
                <w:lang w:val="en-US"/>
              </w:rPr>
              <w:t>nderstand and demonstrate safe manual handling techniques</w:t>
            </w:r>
            <w:r w:rsidRPr="009343A6">
              <w:rPr>
                <w:szCs w:val="22"/>
                <w:lang w:val="en-US"/>
              </w:rPr>
              <w:t>.</w:t>
            </w:r>
          </w:p>
          <w:p w14:paraId="44E825AF" w14:textId="77777777" w:rsidR="00D130FB" w:rsidRDefault="00D130FB" w:rsidP="009243B7">
            <w:pPr>
              <w:pStyle w:val="Normalbulletlist"/>
              <w:numPr>
                <w:ilvl w:val="0"/>
                <w:numId w:val="0"/>
              </w:numPr>
              <w:ind w:left="284" w:hanging="284"/>
              <w:rPr>
                <w:szCs w:val="22"/>
                <w:lang w:val="en-US"/>
              </w:rPr>
            </w:pPr>
          </w:p>
          <w:p w14:paraId="64B684E9" w14:textId="484C3EC5" w:rsidR="00575B25" w:rsidRPr="009343A6" w:rsidRDefault="00575B25" w:rsidP="009243B7">
            <w:pPr>
              <w:pStyle w:val="Normalbulletlist"/>
              <w:numPr>
                <w:ilvl w:val="0"/>
                <w:numId w:val="0"/>
              </w:numPr>
              <w:ind w:left="284" w:hanging="284"/>
              <w:rPr>
                <w:szCs w:val="22"/>
                <w:lang w:val="en-US"/>
              </w:rPr>
            </w:pPr>
            <w:r>
              <w:rPr>
                <w:szCs w:val="22"/>
                <w:lang w:val="en-US"/>
              </w:rPr>
              <w:t>(Skills: EC5, MC4)</w:t>
            </w:r>
          </w:p>
          <w:p w14:paraId="18FA8504" w14:textId="77777777" w:rsidR="00D130FB" w:rsidRPr="009343A6" w:rsidRDefault="00D130FB" w:rsidP="009243B7">
            <w:pPr>
              <w:pStyle w:val="Normalbulletlist"/>
              <w:numPr>
                <w:ilvl w:val="0"/>
                <w:numId w:val="0"/>
              </w:numPr>
              <w:ind w:left="284" w:hanging="284"/>
              <w:rPr>
                <w:szCs w:val="22"/>
                <w:lang w:val="en-US"/>
              </w:rPr>
            </w:pPr>
          </w:p>
          <w:p w14:paraId="3592153A" w14:textId="62DA5BE0" w:rsidR="00D130FB" w:rsidRPr="009343A6" w:rsidRDefault="00396251" w:rsidP="005911CB">
            <w:pPr>
              <w:pStyle w:val="Normalheadingred"/>
              <w:rPr>
                <w:bCs/>
                <w:szCs w:val="22"/>
              </w:rPr>
            </w:pPr>
            <w:r w:rsidRPr="009343A6">
              <w:rPr>
                <w:szCs w:val="22"/>
              </w:rPr>
              <w:t xml:space="preserve">1.14 </w:t>
            </w:r>
            <w:r w:rsidR="00D130FB" w:rsidRPr="009343A6">
              <w:rPr>
                <w:bCs/>
                <w:color w:val="000000" w:themeColor="text1"/>
                <w:szCs w:val="22"/>
              </w:rPr>
              <w:t xml:space="preserve">Safe practices and procedures for working in excavations and confined spaces </w:t>
            </w:r>
          </w:p>
          <w:p w14:paraId="4045234B" w14:textId="33EEEE81" w:rsidR="00D130FB" w:rsidRPr="009343A6" w:rsidRDefault="00D130FB" w:rsidP="009243B7">
            <w:pPr>
              <w:rPr>
                <w:szCs w:val="22"/>
              </w:rPr>
            </w:pPr>
            <w:r w:rsidRPr="009343A6">
              <w:rPr>
                <w:szCs w:val="22"/>
              </w:rPr>
              <w:t>At the end of the session learners should be able to</w:t>
            </w:r>
            <w:r w:rsidR="00FF2457" w:rsidRPr="009343A6">
              <w:rPr>
                <w:szCs w:val="22"/>
              </w:rPr>
              <w:t>:</w:t>
            </w:r>
          </w:p>
          <w:p w14:paraId="3767CA31" w14:textId="5E2F0DC5" w:rsidR="00D130FB" w:rsidRPr="009343A6" w:rsidRDefault="00FF2457" w:rsidP="009243B7">
            <w:pPr>
              <w:pStyle w:val="Normalbulletlist"/>
              <w:rPr>
                <w:szCs w:val="22"/>
              </w:rPr>
            </w:pPr>
            <w:r w:rsidRPr="009343A6">
              <w:rPr>
                <w:szCs w:val="22"/>
                <w:lang w:val="en-US"/>
              </w:rPr>
              <w:t>u</w:t>
            </w:r>
            <w:r w:rsidR="00D130FB" w:rsidRPr="009343A6">
              <w:rPr>
                <w:szCs w:val="22"/>
                <w:lang w:val="en-US"/>
              </w:rPr>
              <w:t>nderstand the dangers associated with working in excavation</w:t>
            </w:r>
            <w:r w:rsidRPr="009343A6">
              <w:rPr>
                <w:szCs w:val="22"/>
                <w:lang w:val="en-US"/>
              </w:rPr>
              <w:t>s</w:t>
            </w:r>
            <w:r w:rsidR="00D130FB" w:rsidRPr="009343A6">
              <w:rPr>
                <w:szCs w:val="22"/>
                <w:lang w:val="en-US"/>
              </w:rPr>
              <w:t xml:space="preserve"> and confined spaces</w:t>
            </w:r>
          </w:p>
          <w:p w14:paraId="23C47A64" w14:textId="05C88F95" w:rsidR="00D130FB" w:rsidRPr="009343A6" w:rsidRDefault="00FF2457" w:rsidP="009243B7">
            <w:pPr>
              <w:pStyle w:val="Normalbulletlist"/>
              <w:rPr>
                <w:szCs w:val="22"/>
              </w:rPr>
            </w:pPr>
            <w:r w:rsidRPr="009343A6">
              <w:rPr>
                <w:szCs w:val="22"/>
                <w:lang w:val="en-US"/>
              </w:rPr>
              <w:t>describe</w:t>
            </w:r>
            <w:r w:rsidR="00D130FB" w:rsidRPr="009343A6">
              <w:rPr>
                <w:szCs w:val="22"/>
                <w:lang w:val="en-US"/>
              </w:rPr>
              <w:t xml:space="preserve"> safe working practices required when working in excavations and confined spaces</w:t>
            </w:r>
            <w:r w:rsidRPr="009343A6">
              <w:rPr>
                <w:szCs w:val="22"/>
                <w:lang w:val="en-US"/>
              </w:rPr>
              <w:t>.</w:t>
            </w:r>
          </w:p>
          <w:p w14:paraId="439817D5" w14:textId="77777777" w:rsidR="00D130FB" w:rsidRPr="009343A6" w:rsidRDefault="00D130FB" w:rsidP="009243B7">
            <w:pPr>
              <w:pStyle w:val="Normalbulletlist"/>
              <w:numPr>
                <w:ilvl w:val="0"/>
                <w:numId w:val="0"/>
              </w:numPr>
              <w:ind w:left="284" w:hanging="284"/>
              <w:rPr>
                <w:szCs w:val="22"/>
                <w:lang w:val="en-US"/>
              </w:rPr>
            </w:pPr>
          </w:p>
          <w:p w14:paraId="3CD7277D" w14:textId="09666C8F" w:rsidR="00D130FB" w:rsidRPr="00575B25" w:rsidRDefault="00575B25" w:rsidP="009243B7">
            <w:pPr>
              <w:pStyle w:val="Normalheadingblack"/>
              <w:rPr>
                <w:b w:val="0"/>
                <w:szCs w:val="22"/>
              </w:rPr>
            </w:pPr>
            <w:r w:rsidRPr="00575B25">
              <w:rPr>
                <w:b w:val="0"/>
                <w:szCs w:val="22"/>
              </w:rPr>
              <w:t>(Skills: EC5)</w:t>
            </w:r>
          </w:p>
        </w:tc>
        <w:tc>
          <w:tcPr>
            <w:tcW w:w="6893" w:type="dxa"/>
          </w:tcPr>
          <w:p w14:paraId="2512A979" w14:textId="5713487A" w:rsidR="00D130FB" w:rsidRPr="00E36AF8" w:rsidRDefault="00D130FB" w:rsidP="009243B7">
            <w:pPr>
              <w:pStyle w:val="Normalheadingred"/>
            </w:pPr>
            <w:r w:rsidRPr="00E36AF8">
              <w:lastRenderedPageBreak/>
              <w:t>Activities</w:t>
            </w:r>
          </w:p>
          <w:p w14:paraId="059F005E" w14:textId="77777777" w:rsidR="00D130FB" w:rsidRDefault="00D130FB" w:rsidP="009243B7">
            <w:pPr>
              <w:pStyle w:val="Normalbulletlist"/>
              <w:rPr>
                <w:rFonts w:cs="Arial"/>
                <w:szCs w:val="22"/>
              </w:rPr>
            </w:pPr>
            <w:r w:rsidRPr="007718EF">
              <w:rPr>
                <w:rFonts w:cs="Arial"/>
                <w:szCs w:val="22"/>
              </w:rPr>
              <w:t>Facilitate classroom discussion.</w:t>
            </w:r>
          </w:p>
          <w:p w14:paraId="3FDDBF36" w14:textId="7D570814" w:rsidR="00D130FB" w:rsidRPr="007718EF" w:rsidRDefault="00D130FB" w:rsidP="009243B7">
            <w:pPr>
              <w:pStyle w:val="Normalbulletlist"/>
              <w:rPr>
                <w:rFonts w:cs="Arial"/>
                <w:szCs w:val="22"/>
              </w:rPr>
            </w:pPr>
            <w:r>
              <w:rPr>
                <w:rFonts w:cs="Arial"/>
                <w:szCs w:val="22"/>
              </w:rPr>
              <w:t xml:space="preserve">Deliver </w:t>
            </w:r>
            <w:r w:rsidRPr="00721471">
              <w:rPr>
                <w:rFonts w:cs="Arial"/>
                <w:b/>
                <w:bCs w:val="0"/>
                <w:szCs w:val="22"/>
              </w:rPr>
              <w:t xml:space="preserve">PowerPoint </w:t>
            </w:r>
            <w:r w:rsidR="00554A4C">
              <w:rPr>
                <w:rFonts w:cs="Arial"/>
                <w:b/>
                <w:bCs w:val="0"/>
                <w:szCs w:val="22"/>
              </w:rPr>
              <w:t>12</w:t>
            </w:r>
            <w:r w:rsidR="009343A6">
              <w:rPr>
                <w:rFonts w:cs="Arial"/>
                <w:szCs w:val="22"/>
              </w:rPr>
              <w:t>:</w:t>
            </w:r>
            <w:r w:rsidR="00CD5E6A">
              <w:rPr>
                <w:rFonts w:cs="Arial"/>
                <w:szCs w:val="22"/>
              </w:rPr>
              <w:t xml:space="preserve"> </w:t>
            </w:r>
            <w:r w:rsidR="00CD5E6A" w:rsidRPr="005911CB">
              <w:rPr>
                <w:rFonts w:cs="Arial"/>
                <w:b/>
                <w:bCs w:val="0"/>
                <w:szCs w:val="22"/>
              </w:rPr>
              <w:t>Access equipment and manual handling</w:t>
            </w:r>
            <w:r w:rsidR="005911CB">
              <w:rPr>
                <w:rFonts w:cs="Arial"/>
                <w:b/>
                <w:bCs w:val="0"/>
                <w:szCs w:val="22"/>
              </w:rPr>
              <w:t xml:space="preserve"> of loads</w:t>
            </w:r>
            <w:r w:rsidR="00CD5E6A">
              <w:rPr>
                <w:rFonts w:cs="Arial"/>
                <w:szCs w:val="22"/>
              </w:rPr>
              <w:t xml:space="preserve"> and </w:t>
            </w:r>
            <w:r w:rsidR="00CD5E6A" w:rsidRPr="00CD5E6A">
              <w:rPr>
                <w:rFonts w:cs="Arial"/>
                <w:b/>
                <w:bCs w:val="0"/>
                <w:szCs w:val="22"/>
              </w:rPr>
              <w:t>PowerPoint 13</w:t>
            </w:r>
            <w:r w:rsidR="009343A6">
              <w:rPr>
                <w:rFonts w:cs="Arial"/>
                <w:szCs w:val="22"/>
              </w:rPr>
              <w:t>:</w:t>
            </w:r>
            <w:r w:rsidR="00CD5E6A" w:rsidRPr="00CD5E6A">
              <w:rPr>
                <w:rFonts w:cs="Arial"/>
                <w:b/>
                <w:bCs w:val="0"/>
                <w:szCs w:val="22"/>
              </w:rPr>
              <w:t xml:space="preserve"> Safety in excavations and confined spaces</w:t>
            </w:r>
            <w:r w:rsidR="00CD5E6A">
              <w:rPr>
                <w:rFonts w:cs="Arial"/>
                <w:szCs w:val="22"/>
              </w:rPr>
              <w:t>.</w:t>
            </w:r>
          </w:p>
          <w:p w14:paraId="38FD42C6" w14:textId="3CB89B2D" w:rsidR="00D130FB" w:rsidRDefault="00D130FB" w:rsidP="009243B7">
            <w:pPr>
              <w:pStyle w:val="Normalbulletlist"/>
            </w:pPr>
            <w:r w:rsidRPr="007718EF">
              <w:t xml:space="preserve">As a class, come up with a list of the different types of </w:t>
            </w:r>
            <w:r>
              <w:t>access equipment and</w:t>
            </w:r>
            <w:r w:rsidR="006504A8">
              <w:t xml:space="preserve"> the</w:t>
            </w:r>
            <w:r>
              <w:t xml:space="preserve"> health and safety </w:t>
            </w:r>
            <w:r w:rsidR="006504A8">
              <w:t>precautions</w:t>
            </w:r>
            <w:r>
              <w:t xml:space="preserve"> for working in </w:t>
            </w:r>
            <w:r>
              <w:lastRenderedPageBreak/>
              <w:t xml:space="preserve">excavations that </w:t>
            </w:r>
            <w:r w:rsidR="00FF2457">
              <w:t>learners</w:t>
            </w:r>
            <w:r>
              <w:t xml:space="preserve"> may already know. Describe others relevant to the construction industry and explain why they are used.</w:t>
            </w:r>
          </w:p>
          <w:p w14:paraId="66F77CB2" w14:textId="77777777" w:rsidR="00D130FB" w:rsidRPr="00E36AF8" w:rsidRDefault="00D130FB" w:rsidP="009243B7">
            <w:pPr>
              <w:pStyle w:val="Normalbulletlist"/>
              <w:numPr>
                <w:ilvl w:val="0"/>
                <w:numId w:val="0"/>
              </w:numPr>
              <w:ind w:left="284"/>
            </w:pPr>
          </w:p>
          <w:p w14:paraId="3F779F8A" w14:textId="25F0C863" w:rsidR="00D130FB" w:rsidRPr="00E36AF8" w:rsidRDefault="00D130FB" w:rsidP="009243B7">
            <w:pPr>
              <w:pStyle w:val="Normalheadingred"/>
            </w:pPr>
            <w:r w:rsidRPr="00E36AF8">
              <w:t>Resources</w:t>
            </w:r>
          </w:p>
          <w:p w14:paraId="6B305A08" w14:textId="4C72EF6B" w:rsidR="00D130FB" w:rsidRDefault="00D130FB" w:rsidP="009243B7">
            <w:pPr>
              <w:pStyle w:val="Normalbulletlist"/>
              <w:rPr>
                <w:rFonts w:cs="Arial"/>
                <w:szCs w:val="22"/>
              </w:rPr>
            </w:pPr>
            <w:r w:rsidRPr="00E36AF8">
              <w:rPr>
                <w:b/>
              </w:rPr>
              <w:t>PowerPoint</w:t>
            </w:r>
            <w:r w:rsidR="00721471">
              <w:rPr>
                <w:b/>
              </w:rPr>
              <w:t xml:space="preserve"> 1</w:t>
            </w:r>
            <w:r w:rsidR="00554A4C">
              <w:rPr>
                <w:b/>
              </w:rPr>
              <w:t>2</w:t>
            </w:r>
          </w:p>
          <w:p w14:paraId="38FACA23" w14:textId="6E1CAD38" w:rsidR="00D130FB" w:rsidRPr="00721471" w:rsidRDefault="00721471" w:rsidP="00721471">
            <w:pPr>
              <w:pStyle w:val="Normalbulletlist"/>
              <w:rPr>
                <w:rFonts w:cs="Arial"/>
                <w:b/>
                <w:bCs w:val="0"/>
                <w:szCs w:val="22"/>
              </w:rPr>
            </w:pPr>
            <w:r w:rsidRPr="00721471">
              <w:rPr>
                <w:rFonts w:cs="Arial"/>
                <w:b/>
                <w:bCs w:val="0"/>
                <w:szCs w:val="22"/>
              </w:rPr>
              <w:t>PowerPoint 1</w:t>
            </w:r>
            <w:r w:rsidR="00554A4C">
              <w:rPr>
                <w:rFonts w:cs="Arial"/>
                <w:b/>
                <w:bCs w:val="0"/>
                <w:szCs w:val="22"/>
              </w:rPr>
              <w:t>3</w:t>
            </w:r>
          </w:p>
          <w:p w14:paraId="36DA1317" w14:textId="77777777" w:rsidR="00D130FB" w:rsidRDefault="00D130FB" w:rsidP="009243B7"/>
          <w:p w14:paraId="6DB5D672" w14:textId="65335FA5" w:rsidR="00D130FB" w:rsidRPr="00E36AF8" w:rsidRDefault="00D130FB" w:rsidP="009243B7">
            <w:pPr>
              <w:pStyle w:val="Normalheadingred"/>
            </w:pPr>
          </w:p>
        </w:tc>
        <w:tc>
          <w:tcPr>
            <w:tcW w:w="2223" w:type="dxa"/>
          </w:tcPr>
          <w:p w14:paraId="1C8641A0" w14:textId="42BB491D" w:rsidR="00D130FB" w:rsidRDefault="00D130FB" w:rsidP="009243B7">
            <w:r>
              <w:lastRenderedPageBreak/>
              <w:t xml:space="preserve">Oral questioning </w:t>
            </w:r>
          </w:p>
          <w:p w14:paraId="659062CD" w14:textId="77777777" w:rsidR="00D130FB" w:rsidRDefault="00D130FB" w:rsidP="009243B7">
            <w:r>
              <w:t>Feedback on oral questioning</w:t>
            </w:r>
          </w:p>
          <w:p w14:paraId="6F2B3DD8" w14:textId="77777777" w:rsidR="00D130FB" w:rsidRDefault="00D130FB" w:rsidP="009243B7"/>
        </w:tc>
      </w:tr>
      <w:tr w:rsidR="00D130FB" w:rsidRPr="00E26CCE" w14:paraId="25C1A7BA" w14:textId="77777777" w:rsidTr="74F33D3A">
        <w:trPr>
          <w:jc w:val="center"/>
        </w:trPr>
        <w:tc>
          <w:tcPr>
            <w:tcW w:w="1116" w:type="dxa"/>
          </w:tcPr>
          <w:p w14:paraId="6A7E3219" w14:textId="77777777" w:rsidR="00D130FB" w:rsidRPr="00FD1BBA" w:rsidRDefault="00D130FB" w:rsidP="009243B7">
            <w:pPr>
              <w:jc w:val="center"/>
              <w:rPr>
                <w:color w:val="000000" w:themeColor="text1"/>
              </w:rPr>
            </w:pPr>
            <w:r w:rsidRPr="00FD1BBA">
              <w:rPr>
                <w:color w:val="000000" w:themeColor="text1"/>
              </w:rPr>
              <w:t>22</w:t>
            </w:r>
          </w:p>
          <w:p w14:paraId="0654E89D" w14:textId="77777777" w:rsidR="00D130FB" w:rsidRPr="00FD1BBA" w:rsidRDefault="00D130FB" w:rsidP="009243B7">
            <w:pPr>
              <w:jc w:val="center"/>
              <w:rPr>
                <w:color w:val="000000" w:themeColor="text1"/>
              </w:rPr>
            </w:pPr>
          </w:p>
          <w:p w14:paraId="026C885C" w14:textId="77777777" w:rsidR="00D130FB" w:rsidRPr="006504A8" w:rsidRDefault="00D130FB" w:rsidP="009243B7">
            <w:pPr>
              <w:jc w:val="center"/>
              <w:rPr>
                <w:color w:val="FF0000"/>
              </w:rPr>
            </w:pPr>
            <w:r w:rsidRPr="00FD1BBA">
              <w:rPr>
                <w:color w:val="000000" w:themeColor="text1"/>
              </w:rPr>
              <w:t>3 hours</w:t>
            </w:r>
          </w:p>
        </w:tc>
        <w:tc>
          <w:tcPr>
            <w:tcW w:w="4283" w:type="dxa"/>
          </w:tcPr>
          <w:p w14:paraId="18B7E32D" w14:textId="281FD372" w:rsidR="00D130FB" w:rsidRPr="009343A6" w:rsidRDefault="00FD1BBA" w:rsidP="009243B7">
            <w:pPr>
              <w:pStyle w:val="Normalheadingblack"/>
              <w:rPr>
                <w:bCs/>
                <w:color w:val="FF0000"/>
                <w:szCs w:val="22"/>
              </w:rPr>
            </w:pPr>
            <w:r w:rsidRPr="009343A6">
              <w:rPr>
                <w:rFonts w:cs="Arial"/>
                <w:color w:val="000000" w:themeColor="text1"/>
                <w:szCs w:val="22"/>
                <w:lang w:eastAsia="en-GB"/>
              </w:rPr>
              <w:t>Tutor directed activity</w:t>
            </w:r>
          </w:p>
        </w:tc>
        <w:tc>
          <w:tcPr>
            <w:tcW w:w="6893" w:type="dxa"/>
          </w:tcPr>
          <w:p w14:paraId="61930034" w14:textId="77777777" w:rsidR="00D130FB" w:rsidRPr="00E36AF8" w:rsidRDefault="00D130FB" w:rsidP="009243B7">
            <w:pPr>
              <w:pStyle w:val="Normalheadingred"/>
            </w:pPr>
          </w:p>
        </w:tc>
        <w:tc>
          <w:tcPr>
            <w:tcW w:w="2223" w:type="dxa"/>
          </w:tcPr>
          <w:p w14:paraId="5F7BA6FA" w14:textId="77777777" w:rsidR="00D130FB" w:rsidRDefault="00D130FB" w:rsidP="009243B7"/>
        </w:tc>
      </w:tr>
      <w:tr w:rsidR="00D130FB" w:rsidRPr="00E26CCE" w14:paraId="12B3F3EA" w14:textId="77777777" w:rsidTr="74F33D3A">
        <w:trPr>
          <w:jc w:val="center"/>
        </w:trPr>
        <w:tc>
          <w:tcPr>
            <w:tcW w:w="1116" w:type="dxa"/>
          </w:tcPr>
          <w:p w14:paraId="114C5B6C" w14:textId="77777777" w:rsidR="00D130FB" w:rsidRDefault="00D130FB" w:rsidP="009243B7">
            <w:pPr>
              <w:jc w:val="center"/>
            </w:pPr>
            <w:r>
              <w:lastRenderedPageBreak/>
              <w:t>23</w:t>
            </w:r>
          </w:p>
          <w:p w14:paraId="395BF156" w14:textId="77777777" w:rsidR="00D130FB" w:rsidRDefault="00D130FB" w:rsidP="009243B7">
            <w:pPr>
              <w:jc w:val="center"/>
            </w:pPr>
          </w:p>
          <w:p w14:paraId="17464570" w14:textId="77777777" w:rsidR="00D130FB" w:rsidRDefault="00D130FB" w:rsidP="009243B7">
            <w:pPr>
              <w:jc w:val="center"/>
            </w:pPr>
            <w:r>
              <w:t>3</w:t>
            </w:r>
            <w:r w:rsidRPr="00E36AF8">
              <w:t xml:space="preserve"> hours</w:t>
            </w:r>
          </w:p>
        </w:tc>
        <w:tc>
          <w:tcPr>
            <w:tcW w:w="4283" w:type="dxa"/>
          </w:tcPr>
          <w:p w14:paraId="7DE2A151" w14:textId="77777777" w:rsidR="00D130FB" w:rsidRPr="009343A6" w:rsidRDefault="00D130FB" w:rsidP="009243B7">
            <w:pPr>
              <w:pStyle w:val="Normalheadingblack"/>
              <w:rPr>
                <w:rFonts w:cs="Arial"/>
                <w:szCs w:val="22"/>
                <w:lang w:eastAsia="en-GB"/>
              </w:rPr>
            </w:pPr>
            <w:r w:rsidRPr="009343A6">
              <w:rPr>
                <w:rFonts w:cs="Arial"/>
                <w:szCs w:val="22"/>
                <w:lang w:eastAsia="en-GB"/>
              </w:rPr>
              <w:t>Revision session</w:t>
            </w:r>
          </w:p>
        </w:tc>
        <w:tc>
          <w:tcPr>
            <w:tcW w:w="6893" w:type="dxa"/>
          </w:tcPr>
          <w:p w14:paraId="7A539323" w14:textId="7EE92E3B" w:rsidR="00D130FB" w:rsidRPr="00E36AF8" w:rsidRDefault="00D130FB" w:rsidP="009243B7">
            <w:pPr>
              <w:pStyle w:val="Normalheadingred"/>
            </w:pPr>
          </w:p>
        </w:tc>
        <w:tc>
          <w:tcPr>
            <w:tcW w:w="2223" w:type="dxa"/>
          </w:tcPr>
          <w:p w14:paraId="7340A983" w14:textId="77777777" w:rsidR="00D130FB" w:rsidRDefault="00D130FB" w:rsidP="009243B7"/>
        </w:tc>
      </w:tr>
      <w:tr w:rsidR="00D130FB" w:rsidRPr="00E26CCE" w14:paraId="70F3E897" w14:textId="77777777" w:rsidTr="74F33D3A">
        <w:trPr>
          <w:jc w:val="center"/>
        </w:trPr>
        <w:tc>
          <w:tcPr>
            <w:tcW w:w="1116" w:type="dxa"/>
          </w:tcPr>
          <w:p w14:paraId="1CA10C16" w14:textId="77777777" w:rsidR="00D130FB" w:rsidRDefault="00D130FB" w:rsidP="009243B7">
            <w:pPr>
              <w:jc w:val="center"/>
            </w:pPr>
            <w:r>
              <w:t>24</w:t>
            </w:r>
          </w:p>
          <w:p w14:paraId="695964AF" w14:textId="77777777" w:rsidR="00D130FB" w:rsidRDefault="00D130FB" w:rsidP="009243B7">
            <w:pPr>
              <w:jc w:val="center"/>
            </w:pPr>
          </w:p>
          <w:p w14:paraId="25786C5C" w14:textId="77777777" w:rsidR="00D130FB" w:rsidRDefault="00D130FB" w:rsidP="009243B7">
            <w:pPr>
              <w:jc w:val="center"/>
            </w:pPr>
            <w:r>
              <w:t>2</w:t>
            </w:r>
            <w:r w:rsidRPr="00E36AF8">
              <w:t xml:space="preserve"> hours</w:t>
            </w:r>
          </w:p>
        </w:tc>
        <w:tc>
          <w:tcPr>
            <w:tcW w:w="4283" w:type="dxa"/>
          </w:tcPr>
          <w:p w14:paraId="17E1D6A6" w14:textId="77777777" w:rsidR="00D130FB" w:rsidRPr="009343A6" w:rsidRDefault="00D130FB" w:rsidP="009243B7">
            <w:pPr>
              <w:pStyle w:val="Normalheadingblack"/>
              <w:rPr>
                <w:rFonts w:cs="Arial"/>
                <w:szCs w:val="22"/>
                <w:lang w:eastAsia="en-GB"/>
              </w:rPr>
            </w:pPr>
            <w:r w:rsidRPr="009343A6">
              <w:rPr>
                <w:rFonts w:cs="Arial"/>
                <w:szCs w:val="22"/>
                <w:lang w:eastAsia="en-GB"/>
              </w:rPr>
              <w:t>Mock exam</w:t>
            </w:r>
          </w:p>
        </w:tc>
        <w:tc>
          <w:tcPr>
            <w:tcW w:w="6893" w:type="dxa"/>
          </w:tcPr>
          <w:p w14:paraId="4DF44DE2" w14:textId="1125DB34" w:rsidR="00D130FB" w:rsidRDefault="00D130FB" w:rsidP="009243B7">
            <w:pPr>
              <w:pStyle w:val="Normalheadingred"/>
            </w:pPr>
          </w:p>
        </w:tc>
        <w:tc>
          <w:tcPr>
            <w:tcW w:w="2223" w:type="dxa"/>
          </w:tcPr>
          <w:p w14:paraId="305CBE0E" w14:textId="77777777" w:rsidR="00D130FB" w:rsidRDefault="00D130FB" w:rsidP="009243B7"/>
        </w:tc>
      </w:tr>
    </w:tbl>
    <w:p w14:paraId="582EC9F6" w14:textId="77777777" w:rsidR="00D130FB" w:rsidRDefault="00D130FB" w:rsidP="00E26CCE"/>
    <w:p w14:paraId="41F5915B" w14:textId="77777777" w:rsidR="009B0EE5" w:rsidRPr="00E36AF8" w:rsidRDefault="009B0EE5" w:rsidP="00376CB6">
      <w:pPr>
        <w:spacing w:before="160" w:after="160"/>
        <w:sectPr w:rsidR="009B0EE5" w:rsidRPr="00E36AF8" w:rsidSect="00657E0F">
          <w:headerReference w:type="default" r:id="rId18"/>
          <w:footerReference w:type="default" r:id="rId19"/>
          <w:type w:val="continuous"/>
          <w:pgSz w:w="16840" w:h="11901" w:orient="landscape"/>
          <w:pgMar w:top="2155" w:right="1191" w:bottom="1247" w:left="1134" w:header="567" w:footer="567" w:gutter="0"/>
          <w:cols w:space="708"/>
          <w:docGrid w:linePitch="299"/>
        </w:sectPr>
      </w:pPr>
    </w:p>
    <w:p w14:paraId="3DD61FEE" w14:textId="5A43F753" w:rsidR="00BF20EA" w:rsidRPr="00E36AF8" w:rsidRDefault="00BF20EA" w:rsidP="008C49CA">
      <w:pPr>
        <w:pStyle w:val="Unittitle"/>
      </w:pPr>
    </w:p>
    <w:p w14:paraId="5709C9D6" w14:textId="77777777" w:rsidR="00287A2D" w:rsidRPr="00E26CCE" w:rsidRDefault="00287A2D" w:rsidP="00E26CCE"/>
    <w:sectPr w:rsidR="00287A2D" w:rsidRPr="00E26CCE" w:rsidSect="00657E0F">
      <w:headerReference w:type="even" r:id="rId2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B1FB0" w14:textId="77777777" w:rsidR="00E42E6D" w:rsidRDefault="00E42E6D">
      <w:pPr>
        <w:spacing w:before="0" w:after="0"/>
      </w:pPr>
      <w:r>
        <w:separator/>
      </w:r>
    </w:p>
  </w:endnote>
  <w:endnote w:type="continuationSeparator" w:id="0">
    <w:p w14:paraId="7E2C8EAF" w14:textId="77777777" w:rsidR="00E42E6D" w:rsidRDefault="00E42E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D7EF" w14:textId="77777777" w:rsidR="00DF09D6" w:rsidRDefault="00DF0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91156"/>
      <w:docPartObj>
        <w:docPartGallery w:val="Page Numbers (Bottom of Page)"/>
        <w:docPartUnique/>
      </w:docPartObj>
    </w:sdtPr>
    <w:sdtContent>
      <w:sdt>
        <w:sdtPr>
          <w:rPr>
            <w:szCs w:val="18"/>
          </w:rPr>
          <w:id w:val="1117252714"/>
          <w:docPartObj>
            <w:docPartGallery w:val="Page Numbers (Top of Page)"/>
            <w:docPartUnique/>
          </w:docPartObj>
        </w:sdtPr>
        <w:sdtEndPr>
          <w:rPr>
            <w:szCs w:val="20"/>
          </w:rPr>
        </w:sdtEndPr>
        <w:sdtContent>
          <w:p w14:paraId="57B97CA2" w14:textId="02532DE5" w:rsidR="00D130FB" w:rsidRDefault="00D130FB">
            <w:pPr>
              <w:pStyle w:val="Footer"/>
            </w:pPr>
            <w:r w:rsidRPr="0090239D">
              <w:rPr>
                <w:noProof/>
                <w:szCs w:val="18"/>
              </w:rPr>
              <w:drawing>
                <wp:anchor distT="0" distB="0" distL="114300" distR="114300" simplePos="0" relativeHeight="251663360" behindDoc="0" locked="0" layoutInCell="1" allowOverlap="1" wp14:anchorId="7614776D" wp14:editId="72B55E90">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90239D">
              <w:rPr>
                <w:szCs w:val="18"/>
              </w:rPr>
              <w:t xml:space="preserve">Page </w:t>
            </w:r>
            <w:r w:rsidRPr="0090239D">
              <w:rPr>
                <w:szCs w:val="18"/>
              </w:rPr>
              <w:fldChar w:fldCharType="begin"/>
            </w:r>
            <w:r w:rsidRPr="0090239D">
              <w:rPr>
                <w:szCs w:val="18"/>
              </w:rPr>
              <w:instrText xml:space="preserve"> PAGE </w:instrText>
            </w:r>
            <w:r w:rsidRPr="0090239D">
              <w:rPr>
                <w:szCs w:val="18"/>
              </w:rPr>
              <w:fldChar w:fldCharType="separate"/>
            </w:r>
            <w:r w:rsidRPr="0090239D">
              <w:rPr>
                <w:noProof/>
                <w:szCs w:val="18"/>
              </w:rPr>
              <w:t>2</w:t>
            </w:r>
            <w:r w:rsidRPr="0090239D">
              <w:rPr>
                <w:szCs w:val="18"/>
              </w:rPr>
              <w:fldChar w:fldCharType="end"/>
            </w:r>
            <w:r w:rsidRPr="0090239D">
              <w:rPr>
                <w:szCs w:val="18"/>
              </w:rPr>
              <w:t xml:space="preserve"> of </w:t>
            </w:r>
            <w:r w:rsidRPr="0090239D">
              <w:rPr>
                <w:szCs w:val="18"/>
              </w:rPr>
              <w:fldChar w:fldCharType="begin"/>
            </w:r>
            <w:r w:rsidRPr="0090239D">
              <w:rPr>
                <w:szCs w:val="18"/>
              </w:rPr>
              <w:instrText xml:space="preserve"> NUMPAGES  </w:instrText>
            </w:r>
            <w:r w:rsidRPr="0090239D">
              <w:rPr>
                <w:szCs w:val="18"/>
              </w:rPr>
              <w:fldChar w:fldCharType="separate"/>
            </w:r>
            <w:r w:rsidRPr="0090239D">
              <w:rPr>
                <w:noProof/>
                <w:szCs w:val="18"/>
              </w:rPr>
              <w:t>2</w:t>
            </w:r>
            <w:r w:rsidRPr="0090239D">
              <w:rPr>
                <w:szCs w:val="18"/>
              </w:rPr>
              <w:fldChar w:fldCharType="end"/>
            </w:r>
            <w:r w:rsidR="0090239D" w:rsidRPr="0090239D">
              <w:rPr>
                <w:szCs w:val="18"/>
              </w:rPr>
              <w:t xml:space="preserve"> </w:t>
            </w:r>
            <w:r w:rsidR="0090239D">
              <w:rPr>
                <w:szCs w:val="18"/>
              </w:rPr>
              <w:t xml:space="preserve">                                          </w:t>
            </w:r>
            <w:r w:rsidR="0090239D" w:rsidRPr="0090239D">
              <w:rPr>
                <w:szCs w:val="18"/>
              </w:rPr>
              <w:t xml:space="preserve">© </w:t>
            </w:r>
            <w:r w:rsidR="00607314" w:rsidRPr="00607314">
              <w:rPr>
                <w:szCs w:val="18"/>
              </w:rPr>
              <w:t>City &amp; Guilds Limited</w:t>
            </w:r>
            <w:r w:rsidR="0090239D" w:rsidRPr="0090239D">
              <w:rPr>
                <w:szCs w:val="18"/>
              </w:rPr>
              <w:t>. All rights reserved.</w:t>
            </w:r>
          </w:p>
        </w:sdtContent>
      </w:sdt>
    </w:sdtContent>
  </w:sdt>
  <w:p w14:paraId="01EF25F3" w14:textId="187B9E64" w:rsidR="00D130FB" w:rsidRPr="00757038" w:rsidRDefault="00D130FB"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63E3" w14:textId="77777777" w:rsidR="00DF09D6" w:rsidRDefault="00DF09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rPr>
        <w:szCs w:val="18"/>
      </w:rPr>
    </w:sdtEndPr>
    <w:sdtContent>
      <w:sdt>
        <w:sdtPr>
          <w:rPr>
            <w:szCs w:val="18"/>
          </w:rPr>
          <w:id w:val="-1705238520"/>
          <w:docPartObj>
            <w:docPartGallery w:val="Page Numbers (Top of Page)"/>
            <w:docPartUnique/>
          </w:docPartObj>
        </w:sdtPr>
        <w:sdtContent>
          <w:p w14:paraId="275641C1" w14:textId="4C146024" w:rsidR="00BD2C6B" w:rsidRPr="00DF09D6" w:rsidRDefault="00BD2C6B">
            <w:pPr>
              <w:pStyle w:val="Footer"/>
              <w:rPr>
                <w:szCs w:val="18"/>
              </w:rPr>
            </w:pPr>
            <w:r w:rsidRPr="00DF09D6">
              <w:rPr>
                <w:noProof/>
                <w:szCs w:val="18"/>
              </w:rPr>
              <w:drawing>
                <wp:anchor distT="0" distB="0" distL="114300" distR="114300" simplePos="0" relativeHeight="251656192" behindDoc="0" locked="0" layoutInCell="1" allowOverlap="1" wp14:anchorId="41E44A0B" wp14:editId="03D04D9A">
                  <wp:simplePos x="0" y="0"/>
                  <wp:positionH relativeFrom="margin">
                    <wp:align>right</wp:align>
                  </wp:positionH>
                  <wp:positionV relativeFrom="bottomMargin">
                    <wp:align>top</wp:align>
                  </wp:positionV>
                  <wp:extent cx="1981200" cy="600075"/>
                  <wp:effectExtent l="0" t="0" r="0" b="9525"/>
                  <wp:wrapSquare wrapText="bothSides"/>
                  <wp:docPr id="8" name="Picture 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DF09D6">
              <w:rPr>
                <w:szCs w:val="18"/>
              </w:rPr>
              <w:t xml:space="preserve">Page </w:t>
            </w:r>
            <w:r w:rsidRPr="00DF09D6">
              <w:rPr>
                <w:szCs w:val="18"/>
              </w:rPr>
              <w:fldChar w:fldCharType="begin"/>
            </w:r>
            <w:r w:rsidRPr="00DF09D6">
              <w:rPr>
                <w:szCs w:val="18"/>
              </w:rPr>
              <w:instrText xml:space="preserve"> PAGE </w:instrText>
            </w:r>
            <w:r w:rsidRPr="00DF09D6">
              <w:rPr>
                <w:szCs w:val="18"/>
              </w:rPr>
              <w:fldChar w:fldCharType="separate"/>
            </w:r>
            <w:r w:rsidRPr="00DF09D6">
              <w:rPr>
                <w:noProof/>
                <w:szCs w:val="18"/>
              </w:rPr>
              <w:t>2</w:t>
            </w:r>
            <w:r w:rsidRPr="00DF09D6">
              <w:rPr>
                <w:szCs w:val="18"/>
              </w:rPr>
              <w:fldChar w:fldCharType="end"/>
            </w:r>
            <w:r w:rsidRPr="00DF09D6">
              <w:rPr>
                <w:szCs w:val="18"/>
              </w:rPr>
              <w:t xml:space="preserve"> of </w:t>
            </w:r>
            <w:r w:rsidRPr="00DF09D6">
              <w:rPr>
                <w:szCs w:val="18"/>
              </w:rPr>
              <w:fldChar w:fldCharType="begin"/>
            </w:r>
            <w:r w:rsidRPr="00DF09D6">
              <w:rPr>
                <w:szCs w:val="18"/>
              </w:rPr>
              <w:instrText xml:space="preserve"> NUMPAGES  </w:instrText>
            </w:r>
            <w:r w:rsidRPr="00DF09D6">
              <w:rPr>
                <w:szCs w:val="18"/>
              </w:rPr>
              <w:fldChar w:fldCharType="separate"/>
            </w:r>
            <w:r w:rsidRPr="00DF09D6">
              <w:rPr>
                <w:noProof/>
                <w:szCs w:val="18"/>
              </w:rPr>
              <w:t>2</w:t>
            </w:r>
            <w:r w:rsidRPr="00DF09D6">
              <w:rPr>
                <w:szCs w:val="18"/>
              </w:rPr>
              <w:fldChar w:fldCharType="end"/>
            </w:r>
            <w:r w:rsidR="00DF09D6" w:rsidRPr="00DF09D6">
              <w:rPr>
                <w:szCs w:val="18"/>
              </w:rPr>
              <w:t xml:space="preserve">                   </w:t>
            </w:r>
            <w:r w:rsidR="00DF09D6">
              <w:rPr>
                <w:szCs w:val="18"/>
              </w:rPr>
              <w:t xml:space="preserve">                   </w:t>
            </w:r>
            <w:r w:rsidR="00DF09D6" w:rsidRPr="00DF09D6">
              <w:rPr>
                <w:szCs w:val="18"/>
              </w:rPr>
              <w:t xml:space="preserve">© </w:t>
            </w:r>
            <w:r w:rsidR="00607314" w:rsidRPr="00607314">
              <w:rPr>
                <w:szCs w:val="18"/>
              </w:rPr>
              <w:t>City &amp; Guilds Limited</w:t>
            </w:r>
            <w:r w:rsidR="00DF09D6" w:rsidRPr="00DF09D6">
              <w:rPr>
                <w:szCs w:val="18"/>
              </w:rPr>
              <w:t>. All rights reserved.</w:t>
            </w:r>
          </w:p>
        </w:sdtContent>
      </w:sdt>
    </w:sdtContent>
  </w:sdt>
  <w:p w14:paraId="33254608" w14:textId="77777777" w:rsidR="008C49CA" w:rsidRPr="00757038" w:rsidRDefault="00355E1E" w:rsidP="00355E1E">
    <w:pPr>
      <w:pStyle w:val="Footer"/>
      <w:tabs>
        <w:tab w:val="clear" w:pos="9639"/>
        <w:tab w:val="clear" w:pos="11199"/>
        <w:tab w:val="left" w:pos="40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FAF8" w14:textId="77777777" w:rsidR="00E42E6D" w:rsidRDefault="00E42E6D">
      <w:pPr>
        <w:spacing w:before="0" w:after="0"/>
      </w:pPr>
      <w:r>
        <w:separator/>
      </w:r>
    </w:p>
  </w:footnote>
  <w:footnote w:type="continuationSeparator" w:id="0">
    <w:p w14:paraId="77E4D8F6" w14:textId="77777777" w:rsidR="00E42E6D" w:rsidRDefault="00E42E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8EEE" w14:textId="77777777" w:rsidR="00DF09D6" w:rsidRDefault="00DF0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9C32" w14:textId="1C2BBF9F" w:rsidR="00D130FB" w:rsidRPr="00AB366F" w:rsidRDefault="00AC14FD" w:rsidP="00AC14FD">
    <w:pPr>
      <w:tabs>
        <w:tab w:val="left" w:pos="12572"/>
        <w:tab w:val="left" w:pos="14515"/>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59271824" wp14:editId="0C6F8182">
          <wp:simplePos x="0" y="0"/>
          <wp:positionH relativeFrom="margin">
            <wp:posOffset>7237730</wp:posOffset>
          </wp:positionH>
          <wp:positionV relativeFrom="paragraph">
            <wp:posOffset>-22225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14:sizeRelV relativeFrom="margin">
            <wp14:pctHeight>0</wp14:pctHeight>
          </wp14:sizeRelV>
        </wp:anchor>
      </w:drawing>
    </w:r>
    <w:r w:rsidR="00D130FB">
      <w:rPr>
        <w:rFonts w:cs="Arial"/>
        <w:noProof/>
        <w:sz w:val="28"/>
        <w:szCs w:val="28"/>
        <w:lang w:eastAsia="en-GB"/>
      </w:rPr>
      <w:t>T Level Technical Qualification in</w:t>
    </w:r>
    <w:r w:rsidR="00D130FB" w:rsidRPr="00AB366F">
      <w:rPr>
        <w:sz w:val="28"/>
        <w:szCs w:val="28"/>
      </w:rPr>
      <w:t xml:space="preserve"> </w:t>
    </w:r>
    <w:r w:rsidR="00D130FB">
      <w:rPr>
        <w:sz w:val="28"/>
        <w:szCs w:val="28"/>
      </w:rPr>
      <w:br/>
    </w:r>
    <w:r w:rsidR="00D130FB">
      <w:rPr>
        <w:b/>
        <w:bCs/>
        <w:sz w:val="28"/>
        <w:szCs w:val="28"/>
      </w:rPr>
      <w:t>Construction: Onsite Construction (Level 3)</w:t>
    </w:r>
  </w:p>
  <w:p w14:paraId="6DE305A6" w14:textId="3290B681" w:rsidR="00D130FB" w:rsidRPr="00AC3BFD" w:rsidRDefault="00D130FB"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1312" behindDoc="0" locked="1" layoutInCell="1" allowOverlap="1" wp14:anchorId="344E8195" wp14:editId="42CE0EA4">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05158"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bOuAEAAMMDAAAOAAAAZHJzL2Uyb0RvYy54bWysU8Fu2zAMvQ/YPwi6L3YCt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Bat3bO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Pr>
        <w:color w:val="0077E3"/>
        <w:sz w:val="24"/>
        <w:szCs w:val="28"/>
      </w:rPr>
      <w:t xml:space="preserve">300 Onsite </w:t>
    </w:r>
    <w:r w:rsidR="00431C55">
      <w:rPr>
        <w:color w:val="0077E3"/>
        <w:sz w:val="24"/>
        <w:szCs w:val="28"/>
      </w:rPr>
      <w:t>C</w:t>
    </w:r>
    <w:r>
      <w:rPr>
        <w:color w:val="0077E3"/>
        <w:sz w:val="24"/>
        <w:szCs w:val="28"/>
      </w:rPr>
      <w:t xml:space="preserve">onstruction </w:t>
    </w:r>
    <w:r w:rsidR="00431C55">
      <w:rPr>
        <w:color w:val="0077E3"/>
        <w:sz w:val="24"/>
        <w:szCs w:val="28"/>
      </w:rPr>
      <w:t>C</w:t>
    </w:r>
    <w:r>
      <w:rPr>
        <w:color w:val="0077E3"/>
        <w:sz w:val="24"/>
        <w:szCs w:val="28"/>
      </w:rPr>
      <w:t>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874CC" w14:textId="77777777" w:rsidR="00DF09D6" w:rsidRDefault="00DF0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F6930" w14:textId="77777777" w:rsidR="00657E0F" w:rsidRPr="00AB366F" w:rsidRDefault="00355E1E"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9264" behindDoc="0" locked="0" layoutInCell="1" allowOverlap="1" wp14:anchorId="374ADF03" wp14:editId="4E5A3674">
          <wp:simplePos x="0" y="0"/>
          <wp:positionH relativeFrom="margin">
            <wp:align>right</wp:align>
          </wp:positionH>
          <wp:positionV relativeFrom="paragraph">
            <wp:posOffset>11430</wp:posOffset>
          </wp:positionV>
          <wp:extent cx="1962150" cy="409575"/>
          <wp:effectExtent l="0" t="0" r="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p>
  <w:p w14:paraId="5D1344A8" w14:textId="1E1FCA1E"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7216" behindDoc="0" locked="1" layoutInCell="1" allowOverlap="1" wp14:anchorId="75E7DB1A" wp14:editId="5ACD61E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38A864"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A64565">
      <w:rPr>
        <w:color w:val="0077E3"/>
        <w:sz w:val="24"/>
        <w:szCs w:val="28"/>
      </w:rPr>
      <w:t xml:space="preserve">300 Onsite </w:t>
    </w:r>
    <w:r w:rsidR="00FD1BBA">
      <w:rPr>
        <w:color w:val="0077E3"/>
        <w:sz w:val="24"/>
        <w:szCs w:val="28"/>
      </w:rPr>
      <w:t>C</w:t>
    </w:r>
    <w:r w:rsidR="00A64565">
      <w:rPr>
        <w:color w:val="0077E3"/>
        <w:sz w:val="24"/>
        <w:szCs w:val="28"/>
      </w:rPr>
      <w:t xml:space="preserve">onstruction </w:t>
    </w:r>
    <w:r w:rsidR="00FD1BBA">
      <w:rPr>
        <w:color w:val="0077E3"/>
        <w:sz w:val="24"/>
        <w:szCs w:val="28"/>
      </w:rPr>
      <w:t>C</w:t>
    </w:r>
    <w:r w:rsidR="00A64565">
      <w:rPr>
        <w:color w:val="0077E3"/>
        <w:sz w:val="24"/>
        <w:szCs w:val="28"/>
      </w:rPr>
      <w:t>ore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B8A7"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7062FCC"/>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6102D1"/>
    <w:multiLevelType w:val="hybridMultilevel"/>
    <w:tmpl w:val="5A6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1660688">
    <w:abstractNumId w:val="1"/>
  </w:num>
  <w:num w:numId="2" w16cid:durableId="2098598930">
    <w:abstractNumId w:val="2"/>
  </w:num>
  <w:num w:numId="3" w16cid:durableId="642854798">
    <w:abstractNumId w:val="5"/>
  </w:num>
  <w:num w:numId="4" w16cid:durableId="1501577153">
    <w:abstractNumId w:val="4"/>
  </w:num>
  <w:num w:numId="5" w16cid:durableId="450628981">
    <w:abstractNumId w:val="6"/>
  </w:num>
  <w:num w:numId="6" w16cid:durableId="644120088">
    <w:abstractNumId w:val="0"/>
  </w:num>
  <w:num w:numId="7" w16cid:durableId="1957103057">
    <w:abstractNumId w:val="7"/>
  </w:num>
  <w:num w:numId="8" w16cid:durableId="79229009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0FB"/>
    <w:rsid w:val="000418E0"/>
    <w:rsid w:val="000432A5"/>
    <w:rsid w:val="000462D0"/>
    <w:rsid w:val="000625C1"/>
    <w:rsid w:val="00063CE6"/>
    <w:rsid w:val="00083770"/>
    <w:rsid w:val="000A7B23"/>
    <w:rsid w:val="000B69C4"/>
    <w:rsid w:val="000F1280"/>
    <w:rsid w:val="00100DE4"/>
    <w:rsid w:val="001030CE"/>
    <w:rsid w:val="0010435F"/>
    <w:rsid w:val="00126511"/>
    <w:rsid w:val="0013108E"/>
    <w:rsid w:val="00134922"/>
    <w:rsid w:val="00140DEA"/>
    <w:rsid w:val="001504A3"/>
    <w:rsid w:val="00152E15"/>
    <w:rsid w:val="00153EEC"/>
    <w:rsid w:val="001554D8"/>
    <w:rsid w:val="0017259D"/>
    <w:rsid w:val="001759B2"/>
    <w:rsid w:val="00182431"/>
    <w:rsid w:val="00182EB0"/>
    <w:rsid w:val="00183375"/>
    <w:rsid w:val="00194C52"/>
    <w:rsid w:val="00195896"/>
    <w:rsid w:val="00197A45"/>
    <w:rsid w:val="001A7C68"/>
    <w:rsid w:val="001B1730"/>
    <w:rsid w:val="001E1554"/>
    <w:rsid w:val="001F60AD"/>
    <w:rsid w:val="00200C4F"/>
    <w:rsid w:val="00205182"/>
    <w:rsid w:val="00206DA6"/>
    <w:rsid w:val="00223197"/>
    <w:rsid w:val="00230C34"/>
    <w:rsid w:val="00234C57"/>
    <w:rsid w:val="00236843"/>
    <w:rsid w:val="00237E86"/>
    <w:rsid w:val="002455E1"/>
    <w:rsid w:val="00250A86"/>
    <w:rsid w:val="00251F14"/>
    <w:rsid w:val="00257669"/>
    <w:rsid w:val="00263C0E"/>
    <w:rsid w:val="002668AD"/>
    <w:rsid w:val="00273525"/>
    <w:rsid w:val="00287A2D"/>
    <w:rsid w:val="00293628"/>
    <w:rsid w:val="002A2FC3"/>
    <w:rsid w:val="002A3225"/>
    <w:rsid w:val="002A4F81"/>
    <w:rsid w:val="002B55C8"/>
    <w:rsid w:val="002C52F8"/>
    <w:rsid w:val="002C62A0"/>
    <w:rsid w:val="002C7A47"/>
    <w:rsid w:val="002D35F1"/>
    <w:rsid w:val="002D44D0"/>
    <w:rsid w:val="002E0C50"/>
    <w:rsid w:val="002E3925"/>
    <w:rsid w:val="002E4B7C"/>
    <w:rsid w:val="002F0F1E"/>
    <w:rsid w:val="002F136A"/>
    <w:rsid w:val="002F145D"/>
    <w:rsid w:val="002F68C8"/>
    <w:rsid w:val="00315AE6"/>
    <w:rsid w:val="00323FE0"/>
    <w:rsid w:val="00335A1F"/>
    <w:rsid w:val="00342F12"/>
    <w:rsid w:val="00346605"/>
    <w:rsid w:val="00354477"/>
    <w:rsid w:val="00354C2F"/>
    <w:rsid w:val="00355E1E"/>
    <w:rsid w:val="003616A1"/>
    <w:rsid w:val="00367CC6"/>
    <w:rsid w:val="00372FB3"/>
    <w:rsid w:val="00373713"/>
    <w:rsid w:val="00374EA6"/>
    <w:rsid w:val="00376CB6"/>
    <w:rsid w:val="003803ED"/>
    <w:rsid w:val="003824A8"/>
    <w:rsid w:val="0039612D"/>
    <w:rsid w:val="00396251"/>
    <w:rsid w:val="00396404"/>
    <w:rsid w:val="00397DB7"/>
    <w:rsid w:val="003B63BF"/>
    <w:rsid w:val="003C415E"/>
    <w:rsid w:val="003C61BB"/>
    <w:rsid w:val="003F5F00"/>
    <w:rsid w:val="004057E7"/>
    <w:rsid w:val="00414082"/>
    <w:rsid w:val="00421A87"/>
    <w:rsid w:val="00422188"/>
    <w:rsid w:val="00422B33"/>
    <w:rsid w:val="00431C55"/>
    <w:rsid w:val="00434E0A"/>
    <w:rsid w:val="004351CE"/>
    <w:rsid w:val="0045095C"/>
    <w:rsid w:val="00457D67"/>
    <w:rsid w:val="00466297"/>
    <w:rsid w:val="00471775"/>
    <w:rsid w:val="004760FC"/>
    <w:rsid w:val="00482964"/>
    <w:rsid w:val="00483FED"/>
    <w:rsid w:val="00484613"/>
    <w:rsid w:val="00497D2D"/>
    <w:rsid w:val="004B1EF5"/>
    <w:rsid w:val="004B6E5D"/>
    <w:rsid w:val="004C705A"/>
    <w:rsid w:val="004E191A"/>
    <w:rsid w:val="004F2A33"/>
    <w:rsid w:val="005049DE"/>
    <w:rsid w:val="00505DDD"/>
    <w:rsid w:val="00526434"/>
    <w:rsid w:val="005329BB"/>
    <w:rsid w:val="00552896"/>
    <w:rsid w:val="00554A4C"/>
    <w:rsid w:val="005611A2"/>
    <w:rsid w:val="0056783E"/>
    <w:rsid w:val="00575B25"/>
    <w:rsid w:val="00577ED7"/>
    <w:rsid w:val="0058088A"/>
    <w:rsid w:val="005911CB"/>
    <w:rsid w:val="005A503B"/>
    <w:rsid w:val="005A60E5"/>
    <w:rsid w:val="005B4C91"/>
    <w:rsid w:val="005E79FE"/>
    <w:rsid w:val="005F37B2"/>
    <w:rsid w:val="005F6103"/>
    <w:rsid w:val="005F76EC"/>
    <w:rsid w:val="00601094"/>
    <w:rsid w:val="00603D25"/>
    <w:rsid w:val="00607314"/>
    <w:rsid w:val="00613AB3"/>
    <w:rsid w:val="0061455B"/>
    <w:rsid w:val="00616227"/>
    <w:rsid w:val="00631012"/>
    <w:rsid w:val="00635630"/>
    <w:rsid w:val="00641F5D"/>
    <w:rsid w:val="006504A8"/>
    <w:rsid w:val="00657E0F"/>
    <w:rsid w:val="00672BED"/>
    <w:rsid w:val="00676B6F"/>
    <w:rsid w:val="006947C4"/>
    <w:rsid w:val="006B6582"/>
    <w:rsid w:val="006D01D1"/>
    <w:rsid w:val="006D0DB6"/>
    <w:rsid w:val="006D4994"/>
    <w:rsid w:val="006E67F0"/>
    <w:rsid w:val="006E7C99"/>
    <w:rsid w:val="006F6679"/>
    <w:rsid w:val="00707B48"/>
    <w:rsid w:val="0071471E"/>
    <w:rsid w:val="00715647"/>
    <w:rsid w:val="00721471"/>
    <w:rsid w:val="00733A39"/>
    <w:rsid w:val="00742C12"/>
    <w:rsid w:val="00746E06"/>
    <w:rsid w:val="00756D14"/>
    <w:rsid w:val="00757038"/>
    <w:rsid w:val="007625E0"/>
    <w:rsid w:val="0076632E"/>
    <w:rsid w:val="00772D58"/>
    <w:rsid w:val="00786E7D"/>
    <w:rsid w:val="0079118A"/>
    <w:rsid w:val="00797058"/>
    <w:rsid w:val="00797A9F"/>
    <w:rsid w:val="007A693A"/>
    <w:rsid w:val="007B04EE"/>
    <w:rsid w:val="007B3CA3"/>
    <w:rsid w:val="007D0058"/>
    <w:rsid w:val="007D5CCE"/>
    <w:rsid w:val="007E5D25"/>
    <w:rsid w:val="00847CC6"/>
    <w:rsid w:val="00850408"/>
    <w:rsid w:val="008566A6"/>
    <w:rsid w:val="00880EAA"/>
    <w:rsid w:val="00886270"/>
    <w:rsid w:val="008A395B"/>
    <w:rsid w:val="008A476C"/>
    <w:rsid w:val="008B030B"/>
    <w:rsid w:val="008C49CA"/>
    <w:rsid w:val="008D37DF"/>
    <w:rsid w:val="00900C59"/>
    <w:rsid w:val="00901372"/>
    <w:rsid w:val="0090239D"/>
    <w:rsid w:val="00905483"/>
    <w:rsid w:val="009058C9"/>
    <w:rsid w:val="00905996"/>
    <w:rsid w:val="00906B24"/>
    <w:rsid w:val="009229DC"/>
    <w:rsid w:val="009343A6"/>
    <w:rsid w:val="00936E3B"/>
    <w:rsid w:val="0093742D"/>
    <w:rsid w:val="00955A1D"/>
    <w:rsid w:val="00962BD3"/>
    <w:rsid w:val="00977099"/>
    <w:rsid w:val="0098637D"/>
    <w:rsid w:val="0099094F"/>
    <w:rsid w:val="009A272A"/>
    <w:rsid w:val="009A5A60"/>
    <w:rsid w:val="009B0EE5"/>
    <w:rsid w:val="009B46E8"/>
    <w:rsid w:val="009B6095"/>
    <w:rsid w:val="009B740D"/>
    <w:rsid w:val="009B744F"/>
    <w:rsid w:val="009C4693"/>
    <w:rsid w:val="009D0107"/>
    <w:rsid w:val="009E0787"/>
    <w:rsid w:val="009E4734"/>
    <w:rsid w:val="009F5C5D"/>
    <w:rsid w:val="00A00CED"/>
    <w:rsid w:val="00A160C2"/>
    <w:rsid w:val="00A215B5"/>
    <w:rsid w:val="00A36C2B"/>
    <w:rsid w:val="00A402E9"/>
    <w:rsid w:val="00A45D1B"/>
    <w:rsid w:val="00A46F6E"/>
    <w:rsid w:val="00A5314C"/>
    <w:rsid w:val="00A54842"/>
    <w:rsid w:val="00A556C7"/>
    <w:rsid w:val="00A56F93"/>
    <w:rsid w:val="00A616D2"/>
    <w:rsid w:val="00A64565"/>
    <w:rsid w:val="00A703E8"/>
    <w:rsid w:val="00A70489"/>
    <w:rsid w:val="00A71012"/>
    <w:rsid w:val="00A71800"/>
    <w:rsid w:val="00A74691"/>
    <w:rsid w:val="00A87972"/>
    <w:rsid w:val="00A9132B"/>
    <w:rsid w:val="00AA66B6"/>
    <w:rsid w:val="00AB366F"/>
    <w:rsid w:val="00AC14FD"/>
    <w:rsid w:val="00AC3BFD"/>
    <w:rsid w:val="00AC59B7"/>
    <w:rsid w:val="00AE5131"/>
    <w:rsid w:val="00AF0C8F"/>
    <w:rsid w:val="00AF252C"/>
    <w:rsid w:val="00AF7A4F"/>
    <w:rsid w:val="00AF7C72"/>
    <w:rsid w:val="00B016BE"/>
    <w:rsid w:val="00B0190D"/>
    <w:rsid w:val="00B04EDD"/>
    <w:rsid w:val="00B05129"/>
    <w:rsid w:val="00B06A20"/>
    <w:rsid w:val="00B12DDB"/>
    <w:rsid w:val="00B13391"/>
    <w:rsid w:val="00B14FF6"/>
    <w:rsid w:val="00B2526F"/>
    <w:rsid w:val="00B25997"/>
    <w:rsid w:val="00B27B25"/>
    <w:rsid w:val="00B3293A"/>
    <w:rsid w:val="00B40CE6"/>
    <w:rsid w:val="00B66ECB"/>
    <w:rsid w:val="00B93185"/>
    <w:rsid w:val="00B966B9"/>
    <w:rsid w:val="00B9709E"/>
    <w:rsid w:val="00BA013D"/>
    <w:rsid w:val="00BB3B2F"/>
    <w:rsid w:val="00BB3CE7"/>
    <w:rsid w:val="00BB6889"/>
    <w:rsid w:val="00BC7AC0"/>
    <w:rsid w:val="00BD12F2"/>
    <w:rsid w:val="00BD1647"/>
    <w:rsid w:val="00BD2993"/>
    <w:rsid w:val="00BD2C6B"/>
    <w:rsid w:val="00BD3C1D"/>
    <w:rsid w:val="00BD5BAD"/>
    <w:rsid w:val="00BE47DB"/>
    <w:rsid w:val="00BF0FE3"/>
    <w:rsid w:val="00BF20EA"/>
    <w:rsid w:val="00BF2813"/>
    <w:rsid w:val="00BF3408"/>
    <w:rsid w:val="00BF7512"/>
    <w:rsid w:val="00C17895"/>
    <w:rsid w:val="00C4565D"/>
    <w:rsid w:val="00C573C2"/>
    <w:rsid w:val="00C57946"/>
    <w:rsid w:val="00C61E01"/>
    <w:rsid w:val="00C629D1"/>
    <w:rsid w:val="00C63DF5"/>
    <w:rsid w:val="00C77526"/>
    <w:rsid w:val="00C83C08"/>
    <w:rsid w:val="00CA4288"/>
    <w:rsid w:val="00CB165E"/>
    <w:rsid w:val="00CD5E6A"/>
    <w:rsid w:val="00CF6987"/>
    <w:rsid w:val="00CF6C50"/>
    <w:rsid w:val="00CF7F32"/>
    <w:rsid w:val="00D130FB"/>
    <w:rsid w:val="00D14847"/>
    <w:rsid w:val="00D228F6"/>
    <w:rsid w:val="00D33FC2"/>
    <w:rsid w:val="00D44A96"/>
    <w:rsid w:val="00D73625"/>
    <w:rsid w:val="00D7542B"/>
    <w:rsid w:val="00D76422"/>
    <w:rsid w:val="00D8348D"/>
    <w:rsid w:val="00D92020"/>
    <w:rsid w:val="00D92D28"/>
    <w:rsid w:val="00D94D81"/>
    <w:rsid w:val="00DB3BF5"/>
    <w:rsid w:val="00DC0CD9"/>
    <w:rsid w:val="00DC7C07"/>
    <w:rsid w:val="00DE3663"/>
    <w:rsid w:val="00DE572B"/>
    <w:rsid w:val="00DE647C"/>
    <w:rsid w:val="00DF0116"/>
    <w:rsid w:val="00DF09D6"/>
    <w:rsid w:val="00DF4F8B"/>
    <w:rsid w:val="00DF73D5"/>
    <w:rsid w:val="00E031BB"/>
    <w:rsid w:val="00E034EB"/>
    <w:rsid w:val="00E11481"/>
    <w:rsid w:val="00E119FC"/>
    <w:rsid w:val="00E224B2"/>
    <w:rsid w:val="00E2374F"/>
    <w:rsid w:val="00E2563B"/>
    <w:rsid w:val="00E26CCE"/>
    <w:rsid w:val="00E3414F"/>
    <w:rsid w:val="00E36AF8"/>
    <w:rsid w:val="00E37FC9"/>
    <w:rsid w:val="00E42E6D"/>
    <w:rsid w:val="00E51BBB"/>
    <w:rsid w:val="00E56577"/>
    <w:rsid w:val="00E87E57"/>
    <w:rsid w:val="00E92EFF"/>
    <w:rsid w:val="00E93804"/>
    <w:rsid w:val="00E95CA3"/>
    <w:rsid w:val="00EB0AC1"/>
    <w:rsid w:val="00EB22D7"/>
    <w:rsid w:val="00EC3156"/>
    <w:rsid w:val="00ED4570"/>
    <w:rsid w:val="00ED7FA7"/>
    <w:rsid w:val="00EF41F9"/>
    <w:rsid w:val="00EF6580"/>
    <w:rsid w:val="00F02C80"/>
    <w:rsid w:val="00F143D5"/>
    <w:rsid w:val="00F17032"/>
    <w:rsid w:val="00F23F4A"/>
    <w:rsid w:val="00F52A5C"/>
    <w:rsid w:val="00F77C62"/>
    <w:rsid w:val="00F836FA"/>
    <w:rsid w:val="00F93080"/>
    <w:rsid w:val="00FA700A"/>
    <w:rsid w:val="00FD1BBA"/>
    <w:rsid w:val="00FD680F"/>
    <w:rsid w:val="00FE1E53"/>
    <w:rsid w:val="00FE355F"/>
    <w:rsid w:val="00FF031A"/>
    <w:rsid w:val="00FF0827"/>
    <w:rsid w:val="00FF245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96D61"/>
  <w15:docId w15:val="{14EFE8BA-32F8-452C-B5CC-9A8792C4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D130FB"/>
    <w:pPr>
      <w:ind w:left="720"/>
      <w:contextualSpacing/>
    </w:pPr>
  </w:style>
  <w:style w:type="character" w:styleId="PageNumber">
    <w:name w:val="page number"/>
    <w:basedOn w:val="DefaultParagraphFont"/>
    <w:semiHidden/>
    <w:unhideWhenUsed/>
    <w:rsid w:val="00293628"/>
  </w:style>
  <w:style w:type="character" w:styleId="UnresolvedMention">
    <w:name w:val="Unresolved Mention"/>
    <w:basedOn w:val="DefaultParagraphFont"/>
    <w:uiPriority w:val="99"/>
    <w:semiHidden/>
    <w:unhideWhenUsed/>
    <w:rsid w:val="009343A6"/>
    <w:rPr>
      <w:color w:val="605E5C"/>
      <w:shd w:val="clear" w:color="auto" w:fill="E1DFDD"/>
    </w:rPr>
  </w:style>
  <w:style w:type="paragraph" w:styleId="Revision">
    <w:name w:val="Revision"/>
    <w:hidden/>
    <w:semiHidden/>
    <w:rsid w:val="0060731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07243">
      <w:bodyDiv w:val="1"/>
      <w:marLeft w:val="0"/>
      <w:marRight w:val="0"/>
      <w:marTop w:val="0"/>
      <w:marBottom w:val="0"/>
      <w:divBdr>
        <w:top w:val="none" w:sz="0" w:space="0" w:color="auto"/>
        <w:left w:val="none" w:sz="0" w:space="0" w:color="auto"/>
        <w:bottom w:val="none" w:sz="0" w:space="0" w:color="auto"/>
        <w:right w:val="none" w:sz="0" w:space="0" w:color="auto"/>
      </w:divBdr>
    </w:div>
    <w:div w:id="5393249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hse.gov.uk/construction/resources/turning-concern-into-action.ht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ST%20BLANK%20Scheme%20of%20Work%20T%20Levels%20Construction%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F50C5-9570-4B60-B9BF-A8AAE660E6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354FA-BE4E-4CDE-A7C7-2851343A5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401F0-3B33-44A4-952D-4574AD5797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 BLANK Scheme of Work T Levels Construction (2).dotx</Template>
  <TotalTime>2</TotalTime>
  <Pages>13</Pages>
  <Words>2172</Words>
  <Characters>10711</Characters>
  <Application>Microsoft Office Word</Application>
  <DocSecurity>0</DocSecurity>
  <Lines>396</Lines>
  <Paragraphs>314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5</cp:revision>
  <cp:lastPrinted>2020-04-23T15:21:00Z</cp:lastPrinted>
  <dcterms:created xsi:type="dcterms:W3CDTF">2024-02-02T11:28:00Z</dcterms:created>
  <dcterms:modified xsi:type="dcterms:W3CDTF">2025-11-12T13:41:00Z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